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47C228" w14:textId="35CD6485" w:rsidR="009436E4" w:rsidRPr="00460619" w:rsidRDefault="00612060" w:rsidP="00A67D5C">
      <w:pPr>
        <w:spacing w:after="360"/>
      </w:pPr>
      <w:r w:rsidRPr="00460619">
        <w:rPr>
          <w:noProof/>
        </w:rPr>
        <mc:AlternateContent>
          <mc:Choice Requires="wpg">
            <w:drawing>
              <wp:anchor distT="0" distB="0" distL="114300" distR="114300" simplePos="0" relativeHeight="251658241" behindDoc="0" locked="0" layoutInCell="1" allowOverlap="1" wp14:anchorId="05F280CE" wp14:editId="239607C7">
                <wp:simplePos x="0" y="0"/>
                <wp:positionH relativeFrom="column">
                  <wp:posOffset>-601069</wp:posOffset>
                </wp:positionH>
                <wp:positionV relativeFrom="paragraph">
                  <wp:posOffset>-601759</wp:posOffset>
                </wp:positionV>
                <wp:extent cx="1233050" cy="1298254"/>
                <wp:effectExtent l="0" t="0" r="5715" b="0"/>
                <wp:wrapNone/>
                <wp:docPr id="26" name="Image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233050" cy="1298254"/>
                          <a:chOff x="192681" y="192626"/>
                          <a:chExt cx="1233050" cy="1298254"/>
                        </a:xfrm>
                        <a:solidFill>
                          <a:srgbClr val="FFFFFF"/>
                        </a:solidFill>
                      </wpg:grpSpPr>
                      <wps:wsp>
                        <wps:cNvPr id="27" name="Forme libre : forme 27"/>
                        <wps:cNvSpPr/>
                        <wps:spPr>
                          <a:xfrm>
                            <a:off x="192681" y="1117134"/>
                            <a:ext cx="159973" cy="153225"/>
                          </a:xfrm>
                          <a:custGeom>
                            <a:avLst/>
                            <a:gdLst>
                              <a:gd name="connsiteX0" fmla="*/ 116066 w 159973"/>
                              <a:gd name="connsiteY0" fmla="*/ 153226 h 153225"/>
                              <a:gd name="connsiteX1" fmla="*/ 159973 w 159973"/>
                              <a:gd name="connsiteY1" fmla="*/ 153226 h 153225"/>
                              <a:gd name="connsiteX2" fmla="*/ 127498 w 159973"/>
                              <a:gd name="connsiteY2" fmla="*/ 97437 h 153225"/>
                              <a:gd name="connsiteX3" fmla="*/ 154703 w 159973"/>
                              <a:gd name="connsiteY3" fmla="*/ 52070 h 153225"/>
                              <a:gd name="connsiteX4" fmla="*/ 95100 w 159973"/>
                              <a:gd name="connsiteY4" fmla="*/ 0 h 153225"/>
                              <a:gd name="connsiteX5" fmla="*/ 0 w 159973"/>
                              <a:gd name="connsiteY5" fmla="*/ 0 h 153225"/>
                              <a:gd name="connsiteX6" fmla="*/ 0 w 159973"/>
                              <a:gd name="connsiteY6" fmla="*/ 153187 h 153225"/>
                              <a:gd name="connsiteX7" fmla="*/ 39955 w 159973"/>
                              <a:gd name="connsiteY7" fmla="*/ 153187 h 153225"/>
                              <a:gd name="connsiteX8" fmla="*/ 39955 w 159973"/>
                              <a:gd name="connsiteY8" fmla="*/ 104139 h 153225"/>
                              <a:gd name="connsiteX9" fmla="*/ 89520 w 159973"/>
                              <a:gd name="connsiteY9" fmla="*/ 104139 h 153225"/>
                              <a:gd name="connsiteX10" fmla="*/ 116066 w 159973"/>
                              <a:gd name="connsiteY10" fmla="*/ 153187 h 153225"/>
                              <a:gd name="connsiteX11" fmla="*/ 39955 w 159973"/>
                              <a:gd name="connsiteY11" fmla="*/ 31033 h 153225"/>
                              <a:gd name="connsiteX12" fmla="*/ 89714 w 159973"/>
                              <a:gd name="connsiteY12" fmla="*/ 31033 h 153225"/>
                              <a:gd name="connsiteX13" fmla="*/ 113818 w 159973"/>
                              <a:gd name="connsiteY13" fmla="*/ 52070 h 153225"/>
                              <a:gd name="connsiteX14" fmla="*/ 89714 w 159973"/>
                              <a:gd name="connsiteY14" fmla="*/ 73107 h 153225"/>
                              <a:gd name="connsiteX15" fmla="*/ 39955 w 159973"/>
                              <a:gd name="connsiteY15" fmla="*/ 73107 h 153225"/>
                              <a:gd name="connsiteX16" fmla="*/ 39955 w 159973"/>
                              <a:gd name="connsiteY16" fmla="*/ 30994 h 1532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159973" h="153225">
                                <a:moveTo>
                                  <a:pt x="116066" y="153226"/>
                                </a:moveTo>
                                <a:lnTo>
                                  <a:pt x="159973" y="153226"/>
                                </a:lnTo>
                                <a:lnTo>
                                  <a:pt x="127498" y="97437"/>
                                </a:lnTo>
                                <a:cubicBezTo>
                                  <a:pt x="145325" y="88681"/>
                                  <a:pt x="154703" y="72138"/>
                                  <a:pt x="154703" y="52070"/>
                                </a:cubicBezTo>
                                <a:cubicBezTo>
                                  <a:pt x="154703" y="22122"/>
                                  <a:pt x="133815" y="0"/>
                                  <a:pt x="95100" y="0"/>
                                </a:cubicBezTo>
                                <a:lnTo>
                                  <a:pt x="0" y="0"/>
                                </a:lnTo>
                                <a:lnTo>
                                  <a:pt x="0" y="153187"/>
                                </a:lnTo>
                                <a:lnTo>
                                  <a:pt x="39955" y="153187"/>
                                </a:lnTo>
                                <a:lnTo>
                                  <a:pt x="39955" y="104139"/>
                                </a:lnTo>
                                <a:lnTo>
                                  <a:pt x="89520" y="104139"/>
                                </a:lnTo>
                                <a:lnTo>
                                  <a:pt x="116066" y="153187"/>
                                </a:lnTo>
                                <a:close/>
                                <a:moveTo>
                                  <a:pt x="39955" y="31033"/>
                                </a:moveTo>
                                <a:lnTo>
                                  <a:pt x="89714" y="31033"/>
                                </a:lnTo>
                                <a:cubicBezTo>
                                  <a:pt x="105370" y="31033"/>
                                  <a:pt x="113818" y="39982"/>
                                  <a:pt x="113818" y="52070"/>
                                </a:cubicBezTo>
                                <a:cubicBezTo>
                                  <a:pt x="113818" y="64157"/>
                                  <a:pt x="105370" y="73107"/>
                                  <a:pt x="89714" y="73107"/>
                                </a:cubicBezTo>
                                <a:lnTo>
                                  <a:pt x="39955" y="73107"/>
                                </a:lnTo>
                                <a:lnTo>
                                  <a:pt x="39955" y="309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Forme libre : forme 29"/>
                        <wps:cNvSpPr/>
                        <wps:spPr>
                          <a:xfrm>
                            <a:off x="954763" y="1117134"/>
                            <a:ext cx="158113" cy="155550"/>
                          </a:xfrm>
                          <a:custGeom>
                            <a:avLst/>
                            <a:gdLst>
                              <a:gd name="connsiteX0" fmla="*/ 0 w 158113"/>
                              <a:gd name="connsiteY0" fmla="*/ 0 h 155550"/>
                              <a:gd name="connsiteX1" fmla="*/ 0 w 158113"/>
                              <a:gd name="connsiteY1" fmla="*/ 90192 h 155550"/>
                              <a:gd name="connsiteX2" fmla="*/ 79057 w 158113"/>
                              <a:gd name="connsiteY2" fmla="*/ 155550 h 155550"/>
                              <a:gd name="connsiteX3" fmla="*/ 158113 w 158113"/>
                              <a:gd name="connsiteY3" fmla="*/ 90192 h 155550"/>
                              <a:gd name="connsiteX4" fmla="*/ 158113 w 158113"/>
                              <a:gd name="connsiteY4" fmla="*/ 0 h 155550"/>
                              <a:gd name="connsiteX5" fmla="*/ 117887 w 158113"/>
                              <a:gd name="connsiteY5" fmla="*/ 0 h 155550"/>
                              <a:gd name="connsiteX6" fmla="*/ 117887 w 158113"/>
                              <a:gd name="connsiteY6" fmla="*/ 90192 h 155550"/>
                              <a:gd name="connsiteX7" fmla="*/ 79057 w 158113"/>
                              <a:gd name="connsiteY7" fmla="*/ 124053 h 155550"/>
                              <a:gd name="connsiteX8" fmla="*/ 40226 w 158113"/>
                              <a:gd name="connsiteY8" fmla="*/ 90192 h 155550"/>
                              <a:gd name="connsiteX9" fmla="*/ 40226 w 158113"/>
                              <a:gd name="connsiteY9" fmla="*/ 0 h 155550"/>
                              <a:gd name="connsiteX10" fmla="*/ 0 w 158113"/>
                              <a:gd name="connsiteY10" fmla="*/ 0 h 155550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8113" h="155550">
                                <a:moveTo>
                                  <a:pt x="0" y="0"/>
                                </a:moveTo>
                                <a:lnTo>
                                  <a:pt x="0" y="90192"/>
                                </a:lnTo>
                                <a:cubicBezTo>
                                  <a:pt x="0" y="136295"/>
                                  <a:pt x="33987" y="155550"/>
                                  <a:pt x="79057" y="155550"/>
                                </a:cubicBezTo>
                                <a:cubicBezTo>
                                  <a:pt x="124127" y="155550"/>
                                  <a:pt x="158113" y="136295"/>
                                  <a:pt x="158113" y="90192"/>
                                </a:cubicBezTo>
                                <a:lnTo>
                                  <a:pt x="158113" y="0"/>
                                </a:lnTo>
                                <a:lnTo>
                                  <a:pt x="117887" y="0"/>
                                </a:lnTo>
                                <a:lnTo>
                                  <a:pt x="117887" y="90192"/>
                                </a:lnTo>
                                <a:cubicBezTo>
                                  <a:pt x="117887" y="105728"/>
                                  <a:pt x="112152" y="124053"/>
                                  <a:pt x="79057" y="124053"/>
                                </a:cubicBezTo>
                                <a:cubicBezTo>
                                  <a:pt x="45961" y="124053"/>
                                  <a:pt x="40226" y="105728"/>
                                  <a:pt x="40226" y="90192"/>
                                </a:cubicBezTo>
                                <a:lnTo>
                                  <a:pt x="40226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" name="Forme libre : forme 30"/>
                        <wps:cNvSpPr/>
                        <wps:spPr>
                          <a:xfrm>
                            <a:off x="390903" y="1117134"/>
                            <a:ext cx="133117" cy="153225"/>
                          </a:xfrm>
                          <a:custGeom>
                            <a:avLst/>
                            <a:gdLst>
                              <a:gd name="connsiteX0" fmla="*/ 133117 w 133117"/>
                              <a:gd name="connsiteY0" fmla="*/ 122038 h 153225"/>
                              <a:gd name="connsiteX1" fmla="*/ 39877 w 133117"/>
                              <a:gd name="connsiteY1" fmla="*/ 122038 h 153225"/>
                              <a:gd name="connsiteX2" fmla="*/ 39877 w 133117"/>
                              <a:gd name="connsiteY2" fmla="*/ 90502 h 153225"/>
                              <a:gd name="connsiteX3" fmla="*/ 122770 w 133117"/>
                              <a:gd name="connsiteY3" fmla="*/ 90502 h 153225"/>
                              <a:gd name="connsiteX4" fmla="*/ 122770 w 133117"/>
                              <a:gd name="connsiteY4" fmla="*/ 61097 h 153225"/>
                              <a:gd name="connsiteX5" fmla="*/ 39877 w 133117"/>
                              <a:gd name="connsiteY5" fmla="*/ 61097 h 153225"/>
                              <a:gd name="connsiteX6" fmla="*/ 39877 w 133117"/>
                              <a:gd name="connsiteY6" fmla="*/ 31188 h 153225"/>
                              <a:gd name="connsiteX7" fmla="*/ 130598 w 133117"/>
                              <a:gd name="connsiteY7" fmla="*/ 31188 h 153225"/>
                              <a:gd name="connsiteX8" fmla="*/ 130598 w 133117"/>
                              <a:gd name="connsiteY8" fmla="*/ 0 h 153225"/>
                              <a:gd name="connsiteX9" fmla="*/ 0 w 133117"/>
                              <a:gd name="connsiteY9" fmla="*/ 0 h 153225"/>
                              <a:gd name="connsiteX10" fmla="*/ 0 w 133117"/>
                              <a:gd name="connsiteY10" fmla="*/ 153226 h 153225"/>
                              <a:gd name="connsiteX11" fmla="*/ 133117 w 133117"/>
                              <a:gd name="connsiteY11" fmla="*/ 153226 h 153225"/>
                              <a:gd name="connsiteX12" fmla="*/ 133117 w 133117"/>
                              <a:gd name="connsiteY12" fmla="*/ 122038 h 1532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33117" h="153225">
                                <a:moveTo>
                                  <a:pt x="133117" y="122038"/>
                                </a:moveTo>
                                <a:lnTo>
                                  <a:pt x="39877" y="122038"/>
                                </a:lnTo>
                                <a:lnTo>
                                  <a:pt x="39877" y="90502"/>
                                </a:lnTo>
                                <a:lnTo>
                                  <a:pt x="122770" y="90502"/>
                                </a:lnTo>
                                <a:lnTo>
                                  <a:pt x="122770" y="61097"/>
                                </a:lnTo>
                                <a:lnTo>
                                  <a:pt x="39877" y="61097"/>
                                </a:lnTo>
                                <a:lnTo>
                                  <a:pt x="39877" y="31188"/>
                                </a:lnTo>
                                <a:lnTo>
                                  <a:pt x="130598" y="31188"/>
                                </a:lnTo>
                                <a:lnTo>
                                  <a:pt x="13059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3226"/>
                                </a:lnTo>
                                <a:lnTo>
                                  <a:pt x="133117" y="153226"/>
                                </a:lnTo>
                                <a:lnTo>
                                  <a:pt x="133117" y="1220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1" name="Forme libre : forme 31"/>
                        <wps:cNvSpPr/>
                        <wps:spPr>
                          <a:xfrm>
                            <a:off x="1157946" y="1117134"/>
                            <a:ext cx="126684" cy="153225"/>
                          </a:xfrm>
                          <a:custGeom>
                            <a:avLst/>
                            <a:gdLst>
                              <a:gd name="connsiteX0" fmla="*/ 126684 w 126684"/>
                              <a:gd name="connsiteY0" fmla="*/ 122038 h 153225"/>
                              <a:gd name="connsiteX1" fmla="*/ 39838 w 126684"/>
                              <a:gd name="connsiteY1" fmla="*/ 122038 h 153225"/>
                              <a:gd name="connsiteX2" fmla="*/ 39838 w 126684"/>
                              <a:gd name="connsiteY2" fmla="*/ 0 h 153225"/>
                              <a:gd name="connsiteX3" fmla="*/ 0 w 126684"/>
                              <a:gd name="connsiteY3" fmla="*/ 0 h 153225"/>
                              <a:gd name="connsiteX4" fmla="*/ 0 w 126684"/>
                              <a:gd name="connsiteY4" fmla="*/ 153226 h 153225"/>
                              <a:gd name="connsiteX5" fmla="*/ 126684 w 126684"/>
                              <a:gd name="connsiteY5" fmla="*/ 153226 h 153225"/>
                              <a:gd name="connsiteX6" fmla="*/ 126684 w 126684"/>
                              <a:gd name="connsiteY6" fmla="*/ 122038 h 1532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126684" h="153225">
                                <a:moveTo>
                                  <a:pt x="126684" y="122038"/>
                                </a:moveTo>
                                <a:lnTo>
                                  <a:pt x="39838" y="122038"/>
                                </a:lnTo>
                                <a:lnTo>
                                  <a:pt x="3983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3226"/>
                                </a:lnTo>
                                <a:lnTo>
                                  <a:pt x="126684" y="153226"/>
                                </a:lnTo>
                                <a:lnTo>
                                  <a:pt x="126684" y="12203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Forme libre : forme 32"/>
                        <wps:cNvSpPr/>
                        <wps:spPr>
                          <a:xfrm>
                            <a:off x="753130" y="1117172"/>
                            <a:ext cx="183729" cy="153187"/>
                          </a:xfrm>
                          <a:custGeom>
                            <a:avLst/>
                            <a:gdLst>
                              <a:gd name="connsiteX0" fmla="*/ 142728 w 183729"/>
                              <a:gd name="connsiteY0" fmla="*/ 153187 h 153187"/>
                              <a:gd name="connsiteX1" fmla="*/ 183729 w 183729"/>
                              <a:gd name="connsiteY1" fmla="*/ 153187 h 153187"/>
                              <a:gd name="connsiteX2" fmla="*/ 117732 w 183729"/>
                              <a:gd name="connsiteY2" fmla="*/ 0 h 153187"/>
                              <a:gd name="connsiteX3" fmla="*/ 65997 w 183729"/>
                              <a:gd name="connsiteY3" fmla="*/ 0 h 153187"/>
                              <a:gd name="connsiteX4" fmla="*/ 0 w 183729"/>
                              <a:gd name="connsiteY4" fmla="*/ 153187 h 153187"/>
                              <a:gd name="connsiteX5" fmla="*/ 40962 w 183729"/>
                              <a:gd name="connsiteY5" fmla="*/ 153187 h 153187"/>
                              <a:gd name="connsiteX6" fmla="*/ 52859 w 183729"/>
                              <a:gd name="connsiteY6" fmla="*/ 124750 h 153187"/>
                              <a:gd name="connsiteX7" fmla="*/ 130792 w 183729"/>
                              <a:gd name="connsiteY7" fmla="*/ 124750 h 153187"/>
                              <a:gd name="connsiteX8" fmla="*/ 142689 w 183729"/>
                              <a:gd name="connsiteY8" fmla="*/ 153187 h 153187"/>
                              <a:gd name="connsiteX9" fmla="*/ 65919 w 183729"/>
                              <a:gd name="connsiteY9" fmla="*/ 93563 h 153187"/>
                              <a:gd name="connsiteX10" fmla="*/ 91845 w 183729"/>
                              <a:gd name="connsiteY10" fmla="*/ 31536 h 153187"/>
                              <a:gd name="connsiteX11" fmla="*/ 117771 w 183729"/>
                              <a:gd name="connsiteY11" fmla="*/ 93563 h 153187"/>
                              <a:gd name="connsiteX12" fmla="*/ 65880 w 183729"/>
                              <a:gd name="connsiteY12" fmla="*/ 93563 h 15318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</a:cxnLst>
                            <a:rect l="l" t="t" r="r" b="b"/>
                            <a:pathLst>
                              <a:path w="183729" h="153187">
                                <a:moveTo>
                                  <a:pt x="142728" y="153187"/>
                                </a:moveTo>
                                <a:lnTo>
                                  <a:pt x="183729" y="153187"/>
                                </a:lnTo>
                                <a:lnTo>
                                  <a:pt x="117732" y="0"/>
                                </a:lnTo>
                                <a:lnTo>
                                  <a:pt x="65997" y="0"/>
                                </a:lnTo>
                                <a:lnTo>
                                  <a:pt x="0" y="153187"/>
                                </a:lnTo>
                                <a:lnTo>
                                  <a:pt x="40962" y="153187"/>
                                </a:lnTo>
                                <a:lnTo>
                                  <a:pt x="52859" y="124750"/>
                                </a:lnTo>
                                <a:lnTo>
                                  <a:pt x="130792" y="124750"/>
                                </a:lnTo>
                                <a:lnTo>
                                  <a:pt x="142689" y="153187"/>
                                </a:lnTo>
                                <a:close/>
                                <a:moveTo>
                                  <a:pt x="65919" y="93563"/>
                                </a:moveTo>
                                <a:lnTo>
                                  <a:pt x="91845" y="31536"/>
                                </a:lnTo>
                                <a:lnTo>
                                  <a:pt x="117771" y="93563"/>
                                </a:lnTo>
                                <a:lnTo>
                                  <a:pt x="65880" y="9356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3" name="Forme libre : forme 33"/>
                        <wps:cNvSpPr/>
                        <wps:spPr>
                          <a:xfrm>
                            <a:off x="1267618" y="1117134"/>
                            <a:ext cx="158113" cy="153225"/>
                          </a:xfrm>
                          <a:custGeom>
                            <a:avLst/>
                            <a:gdLst>
                              <a:gd name="connsiteX0" fmla="*/ 0 w 158113"/>
                              <a:gd name="connsiteY0" fmla="*/ 0 h 153225"/>
                              <a:gd name="connsiteX1" fmla="*/ 0 w 158113"/>
                              <a:gd name="connsiteY1" fmla="*/ 31149 h 153225"/>
                              <a:gd name="connsiteX2" fmla="*/ 59099 w 158113"/>
                              <a:gd name="connsiteY2" fmla="*/ 31149 h 153225"/>
                              <a:gd name="connsiteX3" fmla="*/ 59099 w 158113"/>
                              <a:gd name="connsiteY3" fmla="*/ 153226 h 153225"/>
                              <a:gd name="connsiteX4" fmla="*/ 98976 w 158113"/>
                              <a:gd name="connsiteY4" fmla="*/ 153226 h 153225"/>
                              <a:gd name="connsiteX5" fmla="*/ 98976 w 158113"/>
                              <a:gd name="connsiteY5" fmla="*/ 31149 h 153225"/>
                              <a:gd name="connsiteX6" fmla="*/ 158113 w 158113"/>
                              <a:gd name="connsiteY6" fmla="*/ 31149 h 153225"/>
                              <a:gd name="connsiteX7" fmla="*/ 158113 w 158113"/>
                              <a:gd name="connsiteY7" fmla="*/ 0 h 153225"/>
                              <a:gd name="connsiteX8" fmla="*/ 0 w 158113"/>
                              <a:gd name="connsiteY8" fmla="*/ 0 h 1532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58113" h="153225">
                                <a:moveTo>
                                  <a:pt x="0" y="0"/>
                                </a:moveTo>
                                <a:lnTo>
                                  <a:pt x="0" y="31149"/>
                                </a:lnTo>
                                <a:lnTo>
                                  <a:pt x="59099" y="31149"/>
                                </a:lnTo>
                                <a:lnTo>
                                  <a:pt x="59099" y="153226"/>
                                </a:lnTo>
                                <a:lnTo>
                                  <a:pt x="98976" y="153226"/>
                                </a:lnTo>
                                <a:lnTo>
                                  <a:pt x="98976" y="31149"/>
                                </a:lnTo>
                                <a:lnTo>
                                  <a:pt x="158113" y="31149"/>
                                </a:lnTo>
                                <a:lnTo>
                                  <a:pt x="158113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Forme libre : forme 34"/>
                        <wps:cNvSpPr/>
                        <wps:spPr>
                          <a:xfrm>
                            <a:off x="565603" y="1117134"/>
                            <a:ext cx="160942" cy="153225"/>
                          </a:xfrm>
                          <a:custGeom>
                            <a:avLst/>
                            <a:gdLst>
                              <a:gd name="connsiteX0" fmla="*/ 160942 w 160942"/>
                              <a:gd name="connsiteY0" fmla="*/ 153226 h 153225"/>
                              <a:gd name="connsiteX1" fmla="*/ 160942 w 160942"/>
                              <a:gd name="connsiteY1" fmla="*/ 0 h 153225"/>
                              <a:gd name="connsiteX2" fmla="*/ 125328 w 160942"/>
                              <a:gd name="connsiteY2" fmla="*/ 0 h 153225"/>
                              <a:gd name="connsiteX3" fmla="*/ 125328 w 160942"/>
                              <a:gd name="connsiteY3" fmla="*/ 100652 h 153225"/>
                              <a:gd name="connsiteX4" fmla="*/ 33948 w 160942"/>
                              <a:gd name="connsiteY4" fmla="*/ 0 h 153225"/>
                              <a:gd name="connsiteX5" fmla="*/ 0 w 160942"/>
                              <a:gd name="connsiteY5" fmla="*/ 0 h 153225"/>
                              <a:gd name="connsiteX6" fmla="*/ 0 w 160942"/>
                              <a:gd name="connsiteY6" fmla="*/ 153226 h 153225"/>
                              <a:gd name="connsiteX7" fmla="*/ 35847 w 160942"/>
                              <a:gd name="connsiteY7" fmla="*/ 153226 h 153225"/>
                              <a:gd name="connsiteX8" fmla="*/ 35847 w 160942"/>
                              <a:gd name="connsiteY8" fmla="*/ 52573 h 153225"/>
                              <a:gd name="connsiteX9" fmla="*/ 126529 w 160942"/>
                              <a:gd name="connsiteY9" fmla="*/ 153226 h 153225"/>
                              <a:gd name="connsiteX10" fmla="*/ 160942 w 160942"/>
                              <a:gd name="connsiteY10" fmla="*/ 153226 h 153225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60942" h="153225">
                                <a:moveTo>
                                  <a:pt x="160942" y="153226"/>
                                </a:moveTo>
                                <a:lnTo>
                                  <a:pt x="160942" y="0"/>
                                </a:lnTo>
                                <a:lnTo>
                                  <a:pt x="125328" y="0"/>
                                </a:lnTo>
                                <a:lnTo>
                                  <a:pt x="125328" y="100652"/>
                                </a:lnTo>
                                <a:lnTo>
                                  <a:pt x="33948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3226"/>
                                </a:lnTo>
                                <a:lnTo>
                                  <a:pt x="35847" y="153226"/>
                                </a:lnTo>
                                <a:lnTo>
                                  <a:pt x="35847" y="52573"/>
                                </a:lnTo>
                                <a:lnTo>
                                  <a:pt x="126529" y="153226"/>
                                </a:lnTo>
                                <a:lnTo>
                                  <a:pt x="160942" y="15322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5" name="Forme libre : forme 35"/>
                        <wps:cNvSpPr/>
                        <wps:spPr>
                          <a:xfrm>
                            <a:off x="248718" y="1336144"/>
                            <a:ext cx="158074" cy="152373"/>
                          </a:xfrm>
                          <a:custGeom>
                            <a:avLst/>
                            <a:gdLst>
                              <a:gd name="connsiteX0" fmla="*/ 0 w 158074"/>
                              <a:gd name="connsiteY0" fmla="*/ 30994 h 152373"/>
                              <a:gd name="connsiteX1" fmla="*/ 59099 w 158074"/>
                              <a:gd name="connsiteY1" fmla="*/ 30994 h 152373"/>
                              <a:gd name="connsiteX2" fmla="*/ 59099 w 158074"/>
                              <a:gd name="connsiteY2" fmla="*/ 152373 h 152373"/>
                              <a:gd name="connsiteX3" fmla="*/ 98937 w 158074"/>
                              <a:gd name="connsiteY3" fmla="*/ 152373 h 152373"/>
                              <a:gd name="connsiteX4" fmla="*/ 98937 w 158074"/>
                              <a:gd name="connsiteY4" fmla="*/ 30994 h 152373"/>
                              <a:gd name="connsiteX5" fmla="*/ 158074 w 158074"/>
                              <a:gd name="connsiteY5" fmla="*/ 30994 h 152373"/>
                              <a:gd name="connsiteX6" fmla="*/ 158074 w 158074"/>
                              <a:gd name="connsiteY6" fmla="*/ 0 h 152373"/>
                              <a:gd name="connsiteX7" fmla="*/ 0 w 158074"/>
                              <a:gd name="connsiteY7" fmla="*/ 0 h 152373"/>
                              <a:gd name="connsiteX8" fmla="*/ 0 w 158074"/>
                              <a:gd name="connsiteY8" fmla="*/ 30994 h 1523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</a:cxnLst>
                            <a:rect l="l" t="t" r="r" b="b"/>
                            <a:pathLst>
                              <a:path w="158074" h="152373">
                                <a:moveTo>
                                  <a:pt x="0" y="30994"/>
                                </a:moveTo>
                                <a:lnTo>
                                  <a:pt x="59099" y="30994"/>
                                </a:lnTo>
                                <a:lnTo>
                                  <a:pt x="59099" y="152373"/>
                                </a:lnTo>
                                <a:lnTo>
                                  <a:pt x="98937" y="152373"/>
                                </a:lnTo>
                                <a:lnTo>
                                  <a:pt x="98937" y="30994"/>
                                </a:lnTo>
                                <a:lnTo>
                                  <a:pt x="158074" y="30994"/>
                                </a:lnTo>
                                <a:lnTo>
                                  <a:pt x="15807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09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6" name="Forme libre : forme 36"/>
                        <wps:cNvSpPr/>
                        <wps:spPr>
                          <a:xfrm>
                            <a:off x="625980" y="1336183"/>
                            <a:ext cx="158113" cy="154697"/>
                          </a:xfrm>
                          <a:custGeom>
                            <a:avLst/>
                            <a:gdLst>
                              <a:gd name="connsiteX0" fmla="*/ 117887 w 158113"/>
                              <a:gd name="connsiteY0" fmla="*/ 89688 h 154697"/>
                              <a:gd name="connsiteX1" fmla="*/ 79057 w 158113"/>
                              <a:gd name="connsiteY1" fmla="*/ 123355 h 154697"/>
                              <a:gd name="connsiteX2" fmla="*/ 40226 w 158113"/>
                              <a:gd name="connsiteY2" fmla="*/ 89688 h 154697"/>
                              <a:gd name="connsiteX3" fmla="*/ 40226 w 158113"/>
                              <a:gd name="connsiteY3" fmla="*/ 0 h 154697"/>
                              <a:gd name="connsiteX4" fmla="*/ 0 w 158113"/>
                              <a:gd name="connsiteY4" fmla="*/ 0 h 154697"/>
                              <a:gd name="connsiteX5" fmla="*/ 0 w 158113"/>
                              <a:gd name="connsiteY5" fmla="*/ 89688 h 154697"/>
                              <a:gd name="connsiteX6" fmla="*/ 79057 w 158113"/>
                              <a:gd name="connsiteY6" fmla="*/ 154698 h 154697"/>
                              <a:gd name="connsiteX7" fmla="*/ 158113 w 158113"/>
                              <a:gd name="connsiteY7" fmla="*/ 89688 h 154697"/>
                              <a:gd name="connsiteX8" fmla="*/ 158113 w 158113"/>
                              <a:gd name="connsiteY8" fmla="*/ 0 h 154697"/>
                              <a:gd name="connsiteX9" fmla="*/ 117887 w 158113"/>
                              <a:gd name="connsiteY9" fmla="*/ 0 h 154697"/>
                              <a:gd name="connsiteX10" fmla="*/ 117887 w 158113"/>
                              <a:gd name="connsiteY10" fmla="*/ 89688 h 154697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</a:cxnLst>
                            <a:rect l="l" t="t" r="r" b="b"/>
                            <a:pathLst>
                              <a:path w="158113" h="154697">
                                <a:moveTo>
                                  <a:pt x="117887" y="89688"/>
                                </a:moveTo>
                                <a:cubicBezTo>
                                  <a:pt x="117887" y="105147"/>
                                  <a:pt x="112152" y="123355"/>
                                  <a:pt x="79057" y="123355"/>
                                </a:cubicBezTo>
                                <a:cubicBezTo>
                                  <a:pt x="45961" y="123355"/>
                                  <a:pt x="40226" y="105147"/>
                                  <a:pt x="40226" y="89688"/>
                                </a:cubicBezTo>
                                <a:lnTo>
                                  <a:pt x="4022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9688"/>
                                </a:lnTo>
                                <a:cubicBezTo>
                                  <a:pt x="0" y="135559"/>
                                  <a:pt x="33987" y="154698"/>
                                  <a:pt x="79057" y="154698"/>
                                </a:cubicBezTo>
                                <a:cubicBezTo>
                                  <a:pt x="124127" y="154698"/>
                                  <a:pt x="158113" y="135559"/>
                                  <a:pt x="158113" y="89688"/>
                                </a:cubicBezTo>
                                <a:lnTo>
                                  <a:pt x="158113" y="0"/>
                                </a:lnTo>
                                <a:lnTo>
                                  <a:pt x="117887" y="0"/>
                                </a:lnTo>
                                <a:lnTo>
                                  <a:pt x="117887" y="8968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7" name="Forme libre : forme 37"/>
                        <wps:cNvSpPr/>
                        <wps:spPr>
                          <a:xfrm>
                            <a:off x="438376" y="1336144"/>
                            <a:ext cx="159934" cy="152373"/>
                          </a:xfrm>
                          <a:custGeom>
                            <a:avLst/>
                            <a:gdLst>
                              <a:gd name="connsiteX0" fmla="*/ 154703 w 159934"/>
                              <a:gd name="connsiteY0" fmla="*/ 51798 h 152373"/>
                              <a:gd name="connsiteX1" fmla="*/ 95100 w 159934"/>
                              <a:gd name="connsiteY1" fmla="*/ 0 h 152373"/>
                              <a:gd name="connsiteX2" fmla="*/ 0 w 159934"/>
                              <a:gd name="connsiteY2" fmla="*/ 0 h 152373"/>
                              <a:gd name="connsiteX3" fmla="*/ 0 w 159934"/>
                              <a:gd name="connsiteY3" fmla="*/ 152373 h 152373"/>
                              <a:gd name="connsiteX4" fmla="*/ 39955 w 159934"/>
                              <a:gd name="connsiteY4" fmla="*/ 152373 h 152373"/>
                              <a:gd name="connsiteX5" fmla="*/ 39955 w 159934"/>
                              <a:gd name="connsiteY5" fmla="*/ 103597 h 152373"/>
                              <a:gd name="connsiteX6" fmla="*/ 89481 w 159934"/>
                              <a:gd name="connsiteY6" fmla="*/ 103597 h 152373"/>
                              <a:gd name="connsiteX7" fmla="*/ 116027 w 159934"/>
                              <a:gd name="connsiteY7" fmla="*/ 152373 h 152373"/>
                              <a:gd name="connsiteX8" fmla="*/ 159935 w 159934"/>
                              <a:gd name="connsiteY8" fmla="*/ 152373 h 152373"/>
                              <a:gd name="connsiteX9" fmla="*/ 127459 w 159934"/>
                              <a:gd name="connsiteY9" fmla="*/ 96895 h 152373"/>
                              <a:gd name="connsiteX10" fmla="*/ 154664 w 159934"/>
                              <a:gd name="connsiteY10" fmla="*/ 51798 h 152373"/>
                              <a:gd name="connsiteX11" fmla="*/ 89714 w 159934"/>
                              <a:gd name="connsiteY11" fmla="*/ 72758 h 152373"/>
                              <a:gd name="connsiteX12" fmla="*/ 39955 w 159934"/>
                              <a:gd name="connsiteY12" fmla="*/ 72758 h 152373"/>
                              <a:gd name="connsiteX13" fmla="*/ 39955 w 159934"/>
                              <a:gd name="connsiteY13" fmla="*/ 30878 h 152373"/>
                              <a:gd name="connsiteX14" fmla="*/ 89714 w 159934"/>
                              <a:gd name="connsiteY14" fmla="*/ 30878 h 152373"/>
                              <a:gd name="connsiteX15" fmla="*/ 113818 w 159934"/>
                              <a:gd name="connsiteY15" fmla="*/ 51837 h 152373"/>
                              <a:gd name="connsiteX16" fmla="*/ 89714 w 159934"/>
                              <a:gd name="connsiteY16" fmla="*/ 72758 h 152373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159934" h="152373">
                                <a:moveTo>
                                  <a:pt x="154703" y="51798"/>
                                </a:moveTo>
                                <a:cubicBezTo>
                                  <a:pt x="154703" y="22006"/>
                                  <a:pt x="133815" y="0"/>
                                  <a:pt x="95100" y="0"/>
                                </a:cubicBezTo>
                                <a:lnTo>
                                  <a:pt x="0" y="0"/>
                                </a:lnTo>
                                <a:lnTo>
                                  <a:pt x="0" y="152373"/>
                                </a:lnTo>
                                <a:lnTo>
                                  <a:pt x="39955" y="152373"/>
                                </a:lnTo>
                                <a:lnTo>
                                  <a:pt x="39955" y="103597"/>
                                </a:lnTo>
                                <a:lnTo>
                                  <a:pt x="89481" y="103597"/>
                                </a:lnTo>
                                <a:lnTo>
                                  <a:pt x="116027" y="152373"/>
                                </a:lnTo>
                                <a:lnTo>
                                  <a:pt x="159935" y="152373"/>
                                </a:lnTo>
                                <a:lnTo>
                                  <a:pt x="127459" y="96895"/>
                                </a:lnTo>
                                <a:cubicBezTo>
                                  <a:pt x="145286" y="88216"/>
                                  <a:pt x="154664" y="71751"/>
                                  <a:pt x="154664" y="51798"/>
                                </a:cubicBezTo>
                                <a:close/>
                                <a:moveTo>
                                  <a:pt x="89714" y="72758"/>
                                </a:moveTo>
                                <a:lnTo>
                                  <a:pt x="39955" y="72758"/>
                                </a:lnTo>
                                <a:lnTo>
                                  <a:pt x="39955" y="30878"/>
                                </a:lnTo>
                                <a:lnTo>
                                  <a:pt x="89714" y="30878"/>
                                </a:lnTo>
                                <a:cubicBezTo>
                                  <a:pt x="105370" y="30878"/>
                                  <a:pt x="113818" y="39788"/>
                                  <a:pt x="113818" y="51837"/>
                                </a:cubicBezTo>
                                <a:cubicBezTo>
                                  <a:pt x="113818" y="63886"/>
                                  <a:pt x="105370" y="72758"/>
                                  <a:pt x="89714" y="72758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8" name="Forme libre : forme 38"/>
                        <wps:cNvSpPr/>
                        <wps:spPr>
                          <a:xfrm>
                            <a:off x="1020682" y="1336144"/>
                            <a:ext cx="161329" cy="152644"/>
                          </a:xfrm>
                          <a:custGeom>
                            <a:avLst/>
                            <a:gdLst>
                              <a:gd name="connsiteX0" fmla="*/ 112462 w 161329"/>
                              <a:gd name="connsiteY0" fmla="*/ 1162 h 152644"/>
                              <a:gd name="connsiteX1" fmla="*/ 56386 w 161329"/>
                              <a:gd name="connsiteY1" fmla="*/ 61368 h 152644"/>
                              <a:gd name="connsiteX2" fmla="*/ 39877 w 161329"/>
                              <a:gd name="connsiteY2" fmla="*/ 61368 h 152644"/>
                              <a:gd name="connsiteX3" fmla="*/ 39877 w 161329"/>
                              <a:gd name="connsiteY3" fmla="*/ 0 h 152644"/>
                              <a:gd name="connsiteX4" fmla="*/ 0 w 161329"/>
                              <a:gd name="connsiteY4" fmla="*/ 0 h 152644"/>
                              <a:gd name="connsiteX5" fmla="*/ 0 w 161329"/>
                              <a:gd name="connsiteY5" fmla="*/ 152373 h 152644"/>
                              <a:gd name="connsiteX6" fmla="*/ 39877 w 161329"/>
                              <a:gd name="connsiteY6" fmla="*/ 152373 h 152644"/>
                              <a:gd name="connsiteX7" fmla="*/ 39877 w 161329"/>
                              <a:gd name="connsiteY7" fmla="*/ 92400 h 152644"/>
                              <a:gd name="connsiteX8" fmla="*/ 56347 w 161329"/>
                              <a:gd name="connsiteY8" fmla="*/ 92400 h 152644"/>
                              <a:gd name="connsiteX9" fmla="*/ 112462 w 161329"/>
                              <a:gd name="connsiteY9" fmla="*/ 152645 h 152644"/>
                              <a:gd name="connsiteX10" fmla="*/ 161330 w 161329"/>
                              <a:gd name="connsiteY10" fmla="*/ 152645 h 152644"/>
                              <a:gd name="connsiteX11" fmla="*/ 91380 w 161329"/>
                              <a:gd name="connsiteY11" fmla="*/ 76903 h 152644"/>
                              <a:gd name="connsiteX12" fmla="*/ 161330 w 161329"/>
                              <a:gd name="connsiteY12" fmla="*/ 1162 h 152644"/>
                              <a:gd name="connsiteX13" fmla="*/ 112462 w 161329"/>
                              <a:gd name="connsiteY13" fmla="*/ 1162 h 15264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</a:cxnLst>
                            <a:rect l="l" t="t" r="r" b="b"/>
                            <a:pathLst>
                              <a:path w="161329" h="152644">
                                <a:moveTo>
                                  <a:pt x="112462" y="1162"/>
                                </a:moveTo>
                                <a:lnTo>
                                  <a:pt x="56386" y="61368"/>
                                </a:lnTo>
                                <a:lnTo>
                                  <a:pt x="39877" y="61368"/>
                                </a:lnTo>
                                <a:lnTo>
                                  <a:pt x="39877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52373"/>
                                </a:lnTo>
                                <a:lnTo>
                                  <a:pt x="39877" y="152373"/>
                                </a:lnTo>
                                <a:lnTo>
                                  <a:pt x="39877" y="92400"/>
                                </a:lnTo>
                                <a:lnTo>
                                  <a:pt x="56347" y="92400"/>
                                </a:lnTo>
                                <a:lnTo>
                                  <a:pt x="112462" y="152645"/>
                                </a:lnTo>
                                <a:lnTo>
                                  <a:pt x="161330" y="152645"/>
                                </a:lnTo>
                                <a:lnTo>
                                  <a:pt x="91380" y="76903"/>
                                </a:lnTo>
                                <a:lnTo>
                                  <a:pt x="161330" y="1162"/>
                                </a:lnTo>
                                <a:lnTo>
                                  <a:pt x="112462" y="116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9" name="Forme libre : forme 39"/>
                        <wps:cNvSpPr/>
                        <wps:spPr>
                          <a:xfrm>
                            <a:off x="1193483" y="1333703"/>
                            <a:ext cx="153307" cy="157138"/>
                          </a:xfrm>
                          <a:custGeom>
                            <a:avLst/>
                            <a:gdLst>
                              <a:gd name="connsiteX0" fmla="*/ 131955 w 153307"/>
                              <a:gd name="connsiteY0" fmla="*/ 75431 h 157138"/>
                              <a:gd name="connsiteX1" fmla="*/ 77313 w 153307"/>
                              <a:gd name="connsiteY1" fmla="*/ 62685 h 157138"/>
                              <a:gd name="connsiteX2" fmla="*/ 41195 w 153307"/>
                              <a:gd name="connsiteY2" fmla="*/ 45716 h 157138"/>
                              <a:gd name="connsiteX3" fmla="*/ 75026 w 153307"/>
                              <a:gd name="connsiteY3" fmla="*/ 31343 h 157138"/>
                              <a:gd name="connsiteX4" fmla="*/ 109517 w 153307"/>
                              <a:gd name="connsiteY4" fmla="*/ 48583 h 157138"/>
                              <a:gd name="connsiteX5" fmla="*/ 148309 w 153307"/>
                              <a:gd name="connsiteY5" fmla="*/ 48583 h 157138"/>
                              <a:gd name="connsiteX6" fmla="*/ 74406 w 153307"/>
                              <a:gd name="connsiteY6" fmla="*/ 0 h 157138"/>
                              <a:gd name="connsiteX7" fmla="*/ 310 w 153307"/>
                              <a:gd name="connsiteY7" fmla="*/ 49048 h 157138"/>
                              <a:gd name="connsiteX8" fmla="*/ 15850 w 153307"/>
                              <a:gd name="connsiteY8" fmla="*/ 76400 h 157138"/>
                              <a:gd name="connsiteX9" fmla="*/ 75724 w 153307"/>
                              <a:gd name="connsiteY9" fmla="*/ 92633 h 157138"/>
                              <a:gd name="connsiteX10" fmla="*/ 114245 w 153307"/>
                              <a:gd name="connsiteY10" fmla="*/ 110842 h 157138"/>
                              <a:gd name="connsiteX11" fmla="*/ 79987 w 153307"/>
                              <a:gd name="connsiteY11" fmla="*/ 125990 h 157138"/>
                              <a:gd name="connsiteX12" fmla="*/ 42164 w 153307"/>
                              <a:gd name="connsiteY12" fmla="*/ 106890 h 157138"/>
                              <a:gd name="connsiteX13" fmla="*/ 0 w 153307"/>
                              <a:gd name="connsiteY13" fmla="*/ 106890 h 157138"/>
                              <a:gd name="connsiteX14" fmla="*/ 79405 w 153307"/>
                              <a:gd name="connsiteY14" fmla="*/ 157139 h 157138"/>
                              <a:gd name="connsiteX15" fmla="*/ 153308 w 153307"/>
                              <a:gd name="connsiteY15" fmla="*/ 108130 h 157138"/>
                              <a:gd name="connsiteX16" fmla="*/ 131955 w 153307"/>
                              <a:gd name="connsiteY16" fmla="*/ 75392 h 1571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</a:cxnLst>
                            <a:rect l="l" t="t" r="r" b="b"/>
                            <a:pathLst>
                              <a:path w="153307" h="157138">
                                <a:moveTo>
                                  <a:pt x="131955" y="75431"/>
                                </a:moveTo>
                                <a:cubicBezTo>
                                  <a:pt x="119437" y="69426"/>
                                  <a:pt x="94325" y="65358"/>
                                  <a:pt x="77313" y="62685"/>
                                </a:cubicBezTo>
                                <a:cubicBezTo>
                                  <a:pt x="62897" y="60399"/>
                                  <a:pt x="41195" y="57067"/>
                                  <a:pt x="41195" y="45716"/>
                                </a:cubicBezTo>
                                <a:cubicBezTo>
                                  <a:pt x="41195" y="36612"/>
                                  <a:pt x="51271" y="31343"/>
                                  <a:pt x="75026" y="31343"/>
                                </a:cubicBezTo>
                                <a:cubicBezTo>
                                  <a:pt x="98782" y="31343"/>
                                  <a:pt x="109517" y="39750"/>
                                  <a:pt x="109517" y="48583"/>
                                </a:cubicBezTo>
                                <a:lnTo>
                                  <a:pt x="148309" y="48583"/>
                                </a:lnTo>
                                <a:cubicBezTo>
                                  <a:pt x="148309" y="22044"/>
                                  <a:pt x="123235" y="0"/>
                                  <a:pt x="74406" y="0"/>
                                </a:cubicBezTo>
                                <a:cubicBezTo>
                                  <a:pt x="25577" y="0"/>
                                  <a:pt x="310" y="23168"/>
                                  <a:pt x="310" y="49048"/>
                                </a:cubicBezTo>
                                <a:cubicBezTo>
                                  <a:pt x="310" y="61097"/>
                                  <a:pt x="6433" y="69465"/>
                                  <a:pt x="15850" y="76400"/>
                                </a:cubicBezTo>
                                <a:cubicBezTo>
                                  <a:pt x="26856" y="84497"/>
                                  <a:pt x="44876" y="88371"/>
                                  <a:pt x="75724" y="92633"/>
                                </a:cubicBezTo>
                                <a:cubicBezTo>
                                  <a:pt x="102619" y="96352"/>
                                  <a:pt x="114245" y="99413"/>
                                  <a:pt x="114245" y="110842"/>
                                </a:cubicBezTo>
                                <a:cubicBezTo>
                                  <a:pt x="114245" y="118474"/>
                                  <a:pt x="105448" y="125990"/>
                                  <a:pt x="79987" y="125990"/>
                                </a:cubicBezTo>
                                <a:cubicBezTo>
                                  <a:pt x="54526" y="125990"/>
                                  <a:pt x="42164" y="118125"/>
                                  <a:pt x="42164" y="106890"/>
                                </a:cubicBezTo>
                                <a:lnTo>
                                  <a:pt x="0" y="106890"/>
                                </a:lnTo>
                                <a:cubicBezTo>
                                  <a:pt x="0" y="132925"/>
                                  <a:pt x="22244" y="157139"/>
                                  <a:pt x="79405" y="157139"/>
                                </a:cubicBezTo>
                                <a:cubicBezTo>
                                  <a:pt x="133117" y="157139"/>
                                  <a:pt x="153308" y="134901"/>
                                  <a:pt x="153308" y="108130"/>
                                </a:cubicBezTo>
                                <a:cubicBezTo>
                                  <a:pt x="153308" y="92943"/>
                                  <a:pt x="145015" y="81669"/>
                                  <a:pt x="131955" y="75392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" name="Forme libre : forme 40"/>
                        <wps:cNvSpPr/>
                        <wps:spPr>
                          <a:xfrm>
                            <a:off x="816763" y="1333703"/>
                            <a:ext cx="169041" cy="157138"/>
                          </a:xfrm>
                          <a:custGeom>
                            <a:avLst/>
                            <a:gdLst>
                              <a:gd name="connsiteX0" fmla="*/ 40265 w 169041"/>
                              <a:gd name="connsiteY0" fmla="*/ 78569 h 157138"/>
                              <a:gd name="connsiteX1" fmla="*/ 53053 w 169041"/>
                              <a:gd name="connsiteY1" fmla="*/ 45677 h 157138"/>
                              <a:gd name="connsiteX2" fmla="*/ 86497 w 169041"/>
                              <a:gd name="connsiteY2" fmla="*/ 33202 h 157138"/>
                              <a:gd name="connsiteX3" fmla="*/ 115175 w 169041"/>
                              <a:gd name="connsiteY3" fmla="*/ 42268 h 157138"/>
                              <a:gd name="connsiteX4" fmla="*/ 130017 w 169041"/>
                              <a:gd name="connsiteY4" fmla="*/ 63072 h 157138"/>
                              <a:gd name="connsiteX5" fmla="*/ 169042 w 169041"/>
                              <a:gd name="connsiteY5" fmla="*/ 63072 h 157138"/>
                              <a:gd name="connsiteX6" fmla="*/ 142922 w 169041"/>
                              <a:gd name="connsiteY6" fmla="*/ 18015 h 157138"/>
                              <a:gd name="connsiteX7" fmla="*/ 86420 w 169041"/>
                              <a:gd name="connsiteY7" fmla="*/ 0 h 157138"/>
                              <a:gd name="connsiteX8" fmla="*/ 24686 w 169041"/>
                              <a:gd name="connsiteY8" fmla="*/ 22509 h 157138"/>
                              <a:gd name="connsiteX9" fmla="*/ 0 w 169041"/>
                              <a:gd name="connsiteY9" fmla="*/ 78569 h 157138"/>
                              <a:gd name="connsiteX10" fmla="*/ 24686 w 169041"/>
                              <a:gd name="connsiteY10" fmla="*/ 134629 h 157138"/>
                              <a:gd name="connsiteX11" fmla="*/ 86420 w 169041"/>
                              <a:gd name="connsiteY11" fmla="*/ 157139 h 157138"/>
                              <a:gd name="connsiteX12" fmla="*/ 142922 w 169041"/>
                              <a:gd name="connsiteY12" fmla="*/ 139162 h 157138"/>
                              <a:gd name="connsiteX13" fmla="*/ 169042 w 169041"/>
                              <a:gd name="connsiteY13" fmla="*/ 94105 h 157138"/>
                              <a:gd name="connsiteX14" fmla="*/ 130017 w 169041"/>
                              <a:gd name="connsiteY14" fmla="*/ 94105 h 157138"/>
                              <a:gd name="connsiteX15" fmla="*/ 115175 w 169041"/>
                              <a:gd name="connsiteY15" fmla="*/ 114910 h 157138"/>
                              <a:gd name="connsiteX16" fmla="*/ 86497 w 169041"/>
                              <a:gd name="connsiteY16" fmla="*/ 123975 h 157138"/>
                              <a:gd name="connsiteX17" fmla="*/ 53053 w 169041"/>
                              <a:gd name="connsiteY17" fmla="*/ 111500 h 157138"/>
                              <a:gd name="connsiteX18" fmla="*/ 40265 w 169041"/>
                              <a:gd name="connsiteY18" fmla="*/ 78608 h 157138"/>
                              <a:gd name="connsiteX19" fmla="*/ 40265 w 169041"/>
                              <a:gd name="connsiteY19" fmla="*/ 78608 h 157138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  <a:cxn ang="0">
                                <a:pos x="connsiteX19" y="connsiteY19"/>
                              </a:cxn>
                            </a:cxnLst>
                            <a:rect l="l" t="t" r="r" b="b"/>
                            <a:pathLst>
                              <a:path w="169041" h="157138">
                                <a:moveTo>
                                  <a:pt x="40265" y="78569"/>
                                </a:moveTo>
                                <a:cubicBezTo>
                                  <a:pt x="40265" y="64971"/>
                                  <a:pt x="44527" y="54007"/>
                                  <a:pt x="53053" y="45677"/>
                                </a:cubicBezTo>
                                <a:cubicBezTo>
                                  <a:pt x="61579" y="37348"/>
                                  <a:pt x="72740" y="33202"/>
                                  <a:pt x="86497" y="33202"/>
                                </a:cubicBezTo>
                                <a:cubicBezTo>
                                  <a:pt x="97891" y="33202"/>
                                  <a:pt x="107385" y="36573"/>
                                  <a:pt x="115175" y="42268"/>
                                </a:cubicBezTo>
                                <a:cubicBezTo>
                                  <a:pt x="122266" y="47459"/>
                                  <a:pt x="127266" y="54046"/>
                                  <a:pt x="130017" y="63072"/>
                                </a:cubicBezTo>
                                <a:lnTo>
                                  <a:pt x="169042" y="63072"/>
                                </a:lnTo>
                                <a:cubicBezTo>
                                  <a:pt x="167453" y="48350"/>
                                  <a:pt x="157803" y="29677"/>
                                  <a:pt x="142922" y="18015"/>
                                </a:cubicBezTo>
                                <a:cubicBezTo>
                                  <a:pt x="127072" y="5540"/>
                                  <a:pt x="108703" y="0"/>
                                  <a:pt x="86420" y="0"/>
                                </a:cubicBezTo>
                                <a:cubicBezTo>
                                  <a:pt x="61734" y="0"/>
                                  <a:pt x="41156" y="7516"/>
                                  <a:pt x="24686" y="22509"/>
                                </a:cubicBezTo>
                                <a:cubicBezTo>
                                  <a:pt x="8216" y="37503"/>
                                  <a:pt x="0" y="56215"/>
                                  <a:pt x="0" y="78569"/>
                                </a:cubicBezTo>
                                <a:cubicBezTo>
                                  <a:pt x="0" y="100924"/>
                                  <a:pt x="8216" y="119636"/>
                                  <a:pt x="24686" y="134629"/>
                                </a:cubicBezTo>
                                <a:cubicBezTo>
                                  <a:pt x="41156" y="149623"/>
                                  <a:pt x="61734" y="157139"/>
                                  <a:pt x="86420" y="157139"/>
                                </a:cubicBezTo>
                                <a:cubicBezTo>
                                  <a:pt x="108703" y="157139"/>
                                  <a:pt x="127072" y="151599"/>
                                  <a:pt x="142922" y="139162"/>
                                </a:cubicBezTo>
                                <a:cubicBezTo>
                                  <a:pt x="157803" y="127462"/>
                                  <a:pt x="167453" y="108827"/>
                                  <a:pt x="169042" y="94105"/>
                                </a:cubicBezTo>
                                <a:lnTo>
                                  <a:pt x="130017" y="94105"/>
                                </a:lnTo>
                                <a:cubicBezTo>
                                  <a:pt x="127266" y="103132"/>
                                  <a:pt x="122266" y="109718"/>
                                  <a:pt x="115175" y="114910"/>
                                </a:cubicBezTo>
                                <a:cubicBezTo>
                                  <a:pt x="107385" y="120605"/>
                                  <a:pt x="97852" y="123975"/>
                                  <a:pt x="86497" y="123975"/>
                                </a:cubicBezTo>
                                <a:cubicBezTo>
                                  <a:pt x="72740" y="123975"/>
                                  <a:pt x="61579" y="119830"/>
                                  <a:pt x="53053" y="111500"/>
                                </a:cubicBezTo>
                                <a:cubicBezTo>
                                  <a:pt x="44527" y="103171"/>
                                  <a:pt x="40265" y="92207"/>
                                  <a:pt x="40265" y="78608"/>
                                </a:cubicBezTo>
                                <a:lnTo>
                                  <a:pt x="40265" y="7860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1" name="Forme libre : forme 41"/>
                        <wps:cNvSpPr/>
                        <wps:spPr>
                          <a:xfrm>
                            <a:off x="617455" y="192626"/>
                            <a:ext cx="471045" cy="770429"/>
                          </a:xfrm>
                          <a:custGeom>
                            <a:avLst/>
                            <a:gdLst>
                              <a:gd name="connsiteX0" fmla="*/ 132497 w 471045"/>
                              <a:gd name="connsiteY0" fmla="*/ 632856 h 770429"/>
                              <a:gd name="connsiteX1" fmla="*/ 161950 w 471045"/>
                              <a:gd name="connsiteY1" fmla="*/ 577841 h 770429"/>
                              <a:gd name="connsiteX2" fmla="*/ 58905 w 471045"/>
                              <a:gd name="connsiteY2" fmla="*/ 385215 h 770429"/>
                              <a:gd name="connsiteX3" fmla="*/ 235542 w 471045"/>
                              <a:gd name="connsiteY3" fmla="*/ 55014 h 770429"/>
                              <a:gd name="connsiteX4" fmla="*/ 412179 w 471045"/>
                              <a:gd name="connsiteY4" fmla="*/ 385215 h 770429"/>
                              <a:gd name="connsiteX5" fmla="*/ 206090 w 471045"/>
                              <a:gd name="connsiteY5" fmla="*/ 770429 h 770429"/>
                              <a:gd name="connsiteX6" fmla="*/ 264995 w 471045"/>
                              <a:gd name="connsiteY6" fmla="*/ 770429 h 770429"/>
                              <a:gd name="connsiteX7" fmla="*/ 471046 w 471045"/>
                              <a:gd name="connsiteY7" fmla="*/ 385215 h 770429"/>
                              <a:gd name="connsiteX8" fmla="*/ 264995 w 471045"/>
                              <a:gd name="connsiteY8" fmla="*/ 0 h 770429"/>
                              <a:gd name="connsiteX9" fmla="*/ 206090 w 471045"/>
                              <a:gd name="connsiteY9" fmla="*/ 0 h 770429"/>
                              <a:gd name="connsiteX10" fmla="*/ 0 w 471045"/>
                              <a:gd name="connsiteY10" fmla="*/ 385215 h 770429"/>
                              <a:gd name="connsiteX11" fmla="*/ 132497 w 471045"/>
                              <a:gd name="connsiteY11" fmla="*/ 632856 h 7704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71045" h="770429">
                                <a:moveTo>
                                  <a:pt x="132497" y="632856"/>
                                </a:moveTo>
                                <a:lnTo>
                                  <a:pt x="161950" y="577841"/>
                                </a:lnTo>
                                <a:lnTo>
                                  <a:pt x="58905" y="385215"/>
                                </a:lnTo>
                                <a:lnTo>
                                  <a:pt x="235542" y="55014"/>
                                </a:lnTo>
                                <a:lnTo>
                                  <a:pt x="412179" y="385215"/>
                                </a:lnTo>
                                <a:lnTo>
                                  <a:pt x="206090" y="770429"/>
                                </a:lnTo>
                                <a:lnTo>
                                  <a:pt x="264995" y="770429"/>
                                </a:lnTo>
                                <a:lnTo>
                                  <a:pt x="471046" y="385215"/>
                                </a:lnTo>
                                <a:lnTo>
                                  <a:pt x="264995" y="0"/>
                                </a:lnTo>
                                <a:lnTo>
                                  <a:pt x="206090" y="0"/>
                                </a:lnTo>
                                <a:lnTo>
                                  <a:pt x="0" y="385215"/>
                                </a:lnTo>
                                <a:lnTo>
                                  <a:pt x="132497" y="632856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2" name="Forme libre : forme 42"/>
                        <wps:cNvSpPr/>
                        <wps:spPr>
                          <a:xfrm>
                            <a:off x="499722" y="192626"/>
                            <a:ext cx="471045" cy="770429"/>
                          </a:xfrm>
                          <a:custGeom>
                            <a:avLst/>
                            <a:gdLst>
                              <a:gd name="connsiteX0" fmla="*/ 264956 w 471045"/>
                              <a:gd name="connsiteY0" fmla="*/ 770429 h 770429"/>
                              <a:gd name="connsiteX1" fmla="*/ 471046 w 471045"/>
                              <a:gd name="connsiteY1" fmla="*/ 385215 h 770429"/>
                              <a:gd name="connsiteX2" fmla="*/ 338548 w 471045"/>
                              <a:gd name="connsiteY2" fmla="*/ 137535 h 770429"/>
                              <a:gd name="connsiteX3" fmla="*/ 309135 w 471045"/>
                              <a:gd name="connsiteY3" fmla="*/ 192588 h 770429"/>
                              <a:gd name="connsiteX4" fmla="*/ 412179 w 471045"/>
                              <a:gd name="connsiteY4" fmla="*/ 385215 h 770429"/>
                              <a:gd name="connsiteX5" fmla="*/ 235503 w 471045"/>
                              <a:gd name="connsiteY5" fmla="*/ 715377 h 770429"/>
                              <a:gd name="connsiteX6" fmla="*/ 58866 w 471045"/>
                              <a:gd name="connsiteY6" fmla="*/ 385215 h 770429"/>
                              <a:gd name="connsiteX7" fmla="*/ 264956 w 471045"/>
                              <a:gd name="connsiteY7" fmla="*/ 0 h 770429"/>
                              <a:gd name="connsiteX8" fmla="*/ 206090 w 471045"/>
                              <a:gd name="connsiteY8" fmla="*/ 0 h 770429"/>
                              <a:gd name="connsiteX9" fmla="*/ 0 w 471045"/>
                              <a:gd name="connsiteY9" fmla="*/ 385215 h 770429"/>
                              <a:gd name="connsiteX10" fmla="*/ 206090 w 471045"/>
                              <a:gd name="connsiteY10" fmla="*/ 770429 h 770429"/>
                              <a:gd name="connsiteX11" fmla="*/ 264956 w 471045"/>
                              <a:gd name="connsiteY11" fmla="*/ 770429 h 770429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</a:cxnLst>
                            <a:rect l="l" t="t" r="r" b="b"/>
                            <a:pathLst>
                              <a:path w="471045" h="770429">
                                <a:moveTo>
                                  <a:pt x="264956" y="770429"/>
                                </a:moveTo>
                                <a:lnTo>
                                  <a:pt x="471046" y="385215"/>
                                </a:lnTo>
                                <a:lnTo>
                                  <a:pt x="338548" y="137535"/>
                                </a:lnTo>
                                <a:lnTo>
                                  <a:pt x="309135" y="192588"/>
                                </a:lnTo>
                                <a:lnTo>
                                  <a:pt x="412179" y="385215"/>
                                </a:lnTo>
                                <a:lnTo>
                                  <a:pt x="235503" y="715377"/>
                                </a:lnTo>
                                <a:lnTo>
                                  <a:pt x="58866" y="385215"/>
                                </a:lnTo>
                                <a:lnTo>
                                  <a:pt x="264956" y="0"/>
                                </a:lnTo>
                                <a:lnTo>
                                  <a:pt x="206090" y="0"/>
                                </a:lnTo>
                                <a:lnTo>
                                  <a:pt x="0" y="385215"/>
                                </a:lnTo>
                                <a:lnTo>
                                  <a:pt x="206090" y="770429"/>
                                </a:lnTo>
                                <a:lnTo>
                                  <a:pt x="264956" y="770429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3874" cap="flat">
                            <a:noFill/>
                            <a:prstDash val="solid"/>
                            <a:miter/>
                          </a:ln>
                        </wps:spPr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08A69D" id="Image 9" o:spid="_x0000_s1026" style="position:absolute;margin-left:-47.35pt;margin-top:-47.4pt;width:97.1pt;height:102.2pt;z-index:251658241" coordorigin="1926,1926" coordsize="12330,129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">
                <v:shape id="Forme libre : forme 27" o:spid="_x0000_s1027" style="position:absolute;left:1926;top:11171;width:1600;height:1532;visibility:visible;mso-wrap-style:square;v-text-anchor:middle" coordsize="159973,15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" path="m116066,153226r43907,l127498,97437v17827,-8756,27205,-25299,27205,-45367c154703,22122,133815,,95100,l,,,153187r39955,l39955,104139r49565,l116066,153187r,39xm39955,31033r49759,c105370,31033,113818,39982,113818,52070v,12087,-8448,21037,-24104,21037l39955,73107r,-42113l39955,31033xe" stroked="f" strokeweight=".1076mm">
                  <v:stroke joinstyle="miter"/>
                  <v:path arrowok="t" o:connecttype="custom" o:connectlocs="116066,153226;159973,153226;127498,97437;154703,52070;95100,0;0,0;0,153187;39955,153187;39955,104139;89520,104139;116066,153187;39955,31033;89714,31033;113818,52070;89714,73107;39955,73107;39955,30994" o:connectangles="0,0,0,0,0,0,0,0,0,0,0,0,0,0,0,0,0"/>
                </v:shape>
                <v:shape id="Forme libre : forme 29" o:spid="_x0000_s1028" style="position:absolute;left:9547;top:11171;width:1581;height:1555;visibility:visible;mso-wrap-style:square;v-text-anchor:middle" coordsize="158113,1555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" path="m,l,90192v,46103,33987,65358,79057,65358c124127,155550,158113,136295,158113,90192l158113,,117887,r,90192c117887,105728,112152,124053,79057,124053v-33096,,-38831,-18325,-38831,-33861l40226,,,xe" stroked="f" strokeweight=".1076mm">
                  <v:stroke joinstyle="miter"/>
                  <v:path arrowok="t" o:connecttype="custom" o:connectlocs="0,0;0,90192;79057,155550;158113,90192;158113,0;117887,0;117887,90192;79057,124053;40226,90192;40226,0;0,0" o:connectangles="0,0,0,0,0,0,0,0,0,0,0"/>
                </v:shape>
                <v:shape id="Forme libre : forme 30" o:spid="_x0000_s1029" style="position:absolute;left:3909;top:11171;width:1331;height:1532;visibility:visible;mso-wrap-style:square;v-text-anchor:middle" coordsize="133117,15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" path="m133117,122038r-93240,l39877,90502r82893,l122770,61097r-82893,l39877,31188r90721,l130598,,,,,153226r133117,l133117,122038xe" stroked="f" strokeweight=".1076mm">
                  <v:stroke joinstyle="miter"/>
                  <v:path arrowok="t" o:connecttype="custom" o:connectlocs="133117,122038;39877,122038;39877,90502;122770,90502;122770,61097;39877,61097;39877,31188;130598,31188;130598,0;0,0;0,153226;133117,153226;133117,122038" o:connectangles="0,0,0,0,0,0,0,0,0,0,0,0,0"/>
                </v:shape>
                <v:shape id="Forme libre : forme 31" o:spid="_x0000_s1030" style="position:absolute;left:11579;top:11171;width:1267;height:1532;visibility:visible;mso-wrap-style:square;v-text-anchor:middle" coordsize="126684,15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" path="m126684,122038r-86846,l39838,,,,,153226r126684,l126684,122038xe" stroked="f" strokeweight=".1076mm">
                  <v:stroke joinstyle="miter"/>
                  <v:path arrowok="t" o:connecttype="custom" o:connectlocs="126684,122038;39838,122038;39838,0;0,0;0,153226;126684,153226;126684,122038" o:connectangles="0,0,0,0,0,0,0"/>
                </v:shape>
                <v:shape id="Forme libre : forme 32" o:spid="_x0000_s1031" style="position:absolute;left:7531;top:11171;width:1837;height:1532;visibility:visible;mso-wrap-style:square;v-text-anchor:middle" coordsize="183729,1531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" path="m142728,153187r41001,l117732,,65997,,,153187r40962,l52859,124750r77933,l142689,153187r39,xm65919,93563l91845,31536r25926,62027l65880,93563r39,xe" stroked="f" strokeweight=".1076mm">
                  <v:stroke joinstyle="miter"/>
                  <v:path arrowok="t" o:connecttype="custom" o:connectlocs="142728,153187;183729,153187;117732,0;65997,0;0,153187;40962,153187;52859,124750;130792,124750;142689,153187;65919,93563;91845,31536;117771,93563;65880,93563" o:connectangles="0,0,0,0,0,0,0,0,0,0,0,0,0"/>
                </v:shape>
                <v:shape id="Forme libre : forme 33" o:spid="_x0000_s1032" style="position:absolute;left:12676;top:11171;width:1581;height:1532;visibility:visible;mso-wrap-style:square;v-text-anchor:middle" coordsize="158113,15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" path="m,l,31149r59099,l59099,153226r39877,l98976,31149r59137,l158113,,,xe" stroked="f" strokeweight=".1076mm">
                  <v:stroke joinstyle="miter"/>
                  <v:path arrowok="t" o:connecttype="custom" o:connectlocs="0,0;0,31149;59099,31149;59099,153226;98976,153226;98976,31149;158113,31149;158113,0;0,0" o:connectangles="0,0,0,0,0,0,0,0,0"/>
                </v:shape>
                <v:shape id="Forme libre : forme 34" o:spid="_x0000_s1033" style="position:absolute;left:5656;top:11171;width:1609;height:1532;visibility:visible;mso-wrap-style:square;v-text-anchor:middle" coordsize="160942,1532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" path="m160942,153226l160942,,125328,r,100652l33948,,,,,153226r35847,l35847,52573r90682,100653l160942,153226xe" stroked="f" strokeweight=".1076mm">
                  <v:stroke joinstyle="miter"/>
                  <v:path arrowok="t" o:connecttype="custom" o:connectlocs="160942,153226;160942,0;125328,0;125328,100652;33948,0;0,0;0,153226;35847,153226;35847,52573;126529,153226;160942,153226" o:connectangles="0,0,0,0,0,0,0,0,0,0,0"/>
                </v:shape>
                <v:shape id="Forme libre : forme 35" o:spid="_x0000_s1034" style="position:absolute;left:2487;top:13361;width:1580;height:1524;visibility:visible;mso-wrap-style:square;v-text-anchor:middle" coordsize="158074,152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" path="m,30994r59099,l59099,152373r39838,l98937,30994r59137,l158074,,,,,30994xe" stroked="f" strokeweight=".1076mm">
                  <v:stroke joinstyle="miter"/>
                  <v:path arrowok="t" o:connecttype="custom" o:connectlocs="0,30994;59099,30994;59099,152373;98937,152373;98937,30994;158074,30994;158074,0;0,0;0,30994" o:connectangles="0,0,0,0,0,0,0,0,0"/>
                </v:shape>
                <v:shape id="Forme libre : forme 36" o:spid="_x0000_s1035" style="position:absolute;left:6259;top:13361;width:1581;height:1547;visibility:visible;mso-wrap-style:square;v-text-anchor:middle" coordsize="158113,154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" path="m117887,89688v,15459,-5735,33667,-38830,33667c45961,123355,40226,105147,40226,89688l40226,,,,,89688v,45871,33987,65010,79057,65010c124127,154698,158113,135559,158113,89688l158113,,117887,r,89688xe" stroked="f" strokeweight=".1076mm">
                  <v:stroke joinstyle="miter"/>
                  <v:path arrowok="t" o:connecttype="custom" o:connectlocs="117887,89688;79057,123355;40226,89688;40226,0;0,0;0,89688;79057,154698;158113,89688;158113,0;117887,0;117887,89688" o:connectangles="0,0,0,0,0,0,0,0,0,0,0"/>
                </v:shape>
                <v:shape id="Forme libre : forme 37" o:spid="_x0000_s1036" style="position:absolute;left:4383;top:13361;width:1600;height:1524;visibility:visible;mso-wrap-style:square;v-text-anchor:middle" coordsize="159934,152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" path="m154703,51798c154703,22006,133815,,95100,l,,,152373r39955,l39955,103597r49526,l116027,152373r43908,l127459,96895v17827,-8679,27205,-25144,27205,-45097l154703,51798xm89714,72758r-49759,l39955,30878r49759,c105370,30878,113818,39788,113818,51837v,12049,-8448,20921,-24104,20921xe" stroked="f" strokeweight=".1076mm">
                  <v:stroke joinstyle="miter"/>
                  <v:path arrowok="t" o:connecttype="custom" o:connectlocs="154703,51798;95100,0;0,0;0,152373;39955,152373;39955,103597;89481,103597;116027,152373;159935,152373;127459,96895;154664,51798;89714,72758;39955,72758;39955,30878;89714,30878;113818,51837;89714,72758" o:connectangles="0,0,0,0,0,0,0,0,0,0,0,0,0,0,0,0,0"/>
                </v:shape>
                <v:shape id="Forme libre : forme 38" o:spid="_x0000_s1037" style="position:absolute;left:10206;top:13361;width:1614;height:1526;visibility:visible;mso-wrap-style:square;v-text-anchor:middle" coordsize="161329,152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" path="m112462,1162l56386,61368r-16509,l39877,,,,,152373r39877,l39877,92400r16470,l112462,152645r48868,l91380,76903,161330,1162r-48868,xe" stroked="f" strokeweight=".1076mm">
                  <v:stroke joinstyle="miter"/>
                  <v:path arrowok="t" o:connecttype="custom" o:connectlocs="112462,1162;56386,61368;39877,61368;39877,0;0,0;0,152373;39877,152373;39877,92400;56347,92400;112462,152645;161330,152645;91380,76903;161330,1162;112462,1162" o:connectangles="0,0,0,0,0,0,0,0,0,0,0,0,0,0"/>
                </v:shape>
                <v:shape id="Forme libre : forme 39" o:spid="_x0000_s1038" style="position:absolute;left:11934;top:13337;width:1533;height:1571;visibility:visible;mso-wrap-style:square;v-text-anchor:middle" coordsize="153307,157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" path="m131955,75431c119437,69426,94325,65358,77313,62685,62897,60399,41195,57067,41195,45716v,-9104,10076,-14373,33831,-14373c98782,31343,109517,39750,109517,48583r38792,c148309,22044,123235,,74406,,25577,,310,23168,310,49048v,12049,6123,20417,15540,27352c26856,84497,44876,88371,75724,92633v26895,3719,38521,6780,38521,18209c114245,118474,105448,125990,79987,125990v-25461,,-37823,-7865,-37823,-19100l,106890v,26035,22244,50249,79405,50249c133117,157139,153308,134901,153308,108130v,-15187,-8293,-26461,-21353,-32738l131955,75431xe" stroked="f" strokeweight=".1076mm">
                  <v:stroke joinstyle="miter"/>
                  <v:path arrowok="t" o:connecttype="custom" o:connectlocs="131955,75431;77313,62685;41195,45716;75026,31343;109517,48583;148309,48583;74406,0;310,49048;15850,76400;75724,92633;114245,110842;79987,125990;42164,106890;0,106890;79405,157139;153308,108130;131955,75392" o:connectangles="0,0,0,0,0,0,0,0,0,0,0,0,0,0,0,0,0"/>
                </v:shape>
                <v:shape id="Forme libre : forme 40" o:spid="_x0000_s1039" style="position:absolute;left:8167;top:13337;width:1691;height:1571;visibility:visible;mso-wrap-style:square;v-text-anchor:middle" coordsize="169041,1571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" path="m40265,78569v,-13598,4262,-24562,12788,-32892c61579,37348,72740,33202,86497,33202v11394,,20888,3371,28678,9066c122266,47459,127266,54046,130017,63072r39025,c167453,48350,157803,29677,142922,18015,127072,5540,108703,,86420,,61734,,41156,7516,24686,22509,8216,37503,,56215,,78569v,22355,8216,41067,24686,56060c41156,149623,61734,157139,86420,157139v22283,,40652,-5540,56502,-17977c157803,127462,167453,108827,169042,94105r-39025,c127266,103132,122266,109718,115175,114910v-7790,5695,-17323,9065,-28678,9065c72740,123975,61579,119830,53053,111500,44527,103171,40265,92207,40265,78608r,l40265,78569xe" stroked="f" strokeweight=".1076mm">
                  <v:stroke joinstyle="miter"/>
                  <v:path arrowok="t" o:connecttype="custom" o:connectlocs="40265,78569;53053,45677;86497,33202;115175,42268;130017,63072;169042,63072;142922,18015;86420,0;24686,22509;0,78569;24686,134629;86420,157139;142922,139162;169042,94105;130017,94105;115175,114910;86497,123975;53053,111500;40265,78608;40265,78608" o:connectangles="0,0,0,0,0,0,0,0,0,0,0,0,0,0,0,0,0,0,0,0"/>
                </v:shape>
                <v:shape id="Forme libre : forme 41" o:spid="_x0000_s1040" style="position:absolute;left:6174;top:1926;width:4711;height:7704;visibility:visible;mso-wrap-style:square;v-text-anchor:middle" coordsize="471045,770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" path="m132497,632856r29453,-55015l58905,385215,235542,55014,412179,385215,206090,770429r58905,l471046,385215,264995,,206090,,,385215,132497,632856xe" stroked="f" strokeweight=".1076mm">
                  <v:stroke joinstyle="miter"/>
                  <v:path arrowok="t" o:connecttype="custom" o:connectlocs="132497,632856;161950,577841;58905,385215;235542,55014;412179,385215;206090,770429;264995,770429;471046,385215;264995,0;206090,0;0,385215;132497,632856" o:connectangles="0,0,0,0,0,0,0,0,0,0,0,0"/>
                </v:shape>
                <v:shape id="Forme libre : forme 42" o:spid="_x0000_s1041" style="position:absolute;left:4997;top:1926;width:4710;height:7704;visibility:visible;mso-wrap-style:square;v-text-anchor:middle" coordsize="471045,770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" path="m264956,770429l471046,385215,338548,137535r-29413,55053l412179,385215,235503,715377,58866,385215,264956,,206090,,,385215,206090,770429r58866,xe" stroked="f" strokeweight=".1076mm">
                  <v:stroke joinstyle="miter"/>
                  <v:path arrowok="t" o:connecttype="custom" o:connectlocs="264956,770429;471046,385215;338548,137535;309135,192588;412179,385215;235503,715377;58866,385215;264956,0;206090,0;0,385215;206090,770429;264956,770429" o:connectangles="0,0,0,0,0,0,0,0,0,0,0,0"/>
                </v:shape>
              </v:group>
            </w:pict>
          </mc:Fallback>
        </mc:AlternateContent>
      </w:r>
      <w:r w:rsidRPr="00460619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2434C79C" wp14:editId="5DB6521B">
                <wp:simplePos x="0" y="0"/>
                <wp:positionH relativeFrom="page">
                  <wp:posOffset>0</wp:posOffset>
                </wp:positionH>
                <wp:positionV relativeFrom="page">
                  <wp:posOffset>-38100</wp:posOffset>
                </wp:positionV>
                <wp:extent cx="7559675" cy="2800350"/>
                <wp:effectExtent l="0" t="0" r="3175" b="0"/>
                <wp:wrapTopAndBottom/>
                <wp:docPr id="10" name="Forme libre : form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59675" cy="2800350"/>
                        </a:xfrm>
                        <a:custGeom>
                          <a:avLst/>
                          <a:gdLst>
                            <a:gd name="connsiteX0" fmla="*/ 0 w 7559675"/>
                            <a:gd name="connsiteY0" fmla="*/ 0 h 2700000"/>
                            <a:gd name="connsiteX1" fmla="*/ 7559675 w 7559675"/>
                            <a:gd name="connsiteY1" fmla="*/ 0 h 2700000"/>
                            <a:gd name="connsiteX2" fmla="*/ 7559675 w 7559675"/>
                            <a:gd name="connsiteY2" fmla="*/ 2700000 h 2700000"/>
                            <a:gd name="connsiteX3" fmla="*/ 1626777 w 7559675"/>
                            <a:gd name="connsiteY3" fmla="*/ 2700000 h 2700000"/>
                            <a:gd name="connsiteX4" fmla="*/ 1259199 w 7559675"/>
                            <a:gd name="connsiteY4" fmla="*/ 2496032 h 2700000"/>
                            <a:gd name="connsiteX5" fmla="*/ 891633 w 7559675"/>
                            <a:gd name="connsiteY5" fmla="*/ 2700000 h 2700000"/>
                            <a:gd name="connsiteX6" fmla="*/ 0 w 7559675"/>
                            <a:gd name="connsiteY6" fmla="*/ 2700000 h 27000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7559675" h="2700000">
                              <a:moveTo>
                                <a:pt x="0" y="0"/>
                              </a:moveTo>
                              <a:lnTo>
                                <a:pt x="7559675" y="0"/>
                              </a:lnTo>
                              <a:lnTo>
                                <a:pt x="7559675" y="2700000"/>
                              </a:lnTo>
                              <a:lnTo>
                                <a:pt x="1626777" y="2700000"/>
                              </a:lnTo>
                              <a:lnTo>
                                <a:pt x="1259199" y="2496032"/>
                              </a:lnTo>
                              <a:lnTo>
                                <a:pt x="891633" y="2700000"/>
                              </a:lnTo>
                              <a:lnTo>
                                <a:pt x="0" y="2700000"/>
                              </a:lnTo>
                              <a:close/>
                            </a:path>
                          </a:pathLst>
                        </a:custGeom>
                        <a:blipFill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0D30FF" id="Forme libre : forme 6" o:spid="_x0000_s1026" style="position:absolute;margin-left:0;margin-top:-3pt;width:595.25pt;height:220.5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coordsize="7559675,2700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" path="m,l7559675,r,2700000l1626777,2700000,1259199,2496032,891633,2700000,,2700000,,xe" stroked="f" strokeweight="2pt">
                <v:fill r:id="rId9" o:title="" recolor="t" rotate="t" type="frame"/>
                <v:path arrowok="t" o:connecttype="custom" o:connectlocs="0,0;7559675,0;7559675,2800350;1626777,2800350;1259199,2588801;891633,2800350;0,2800350" o:connectangles="0,0,0,0,0,0,0"/>
                <w10:wrap type="topAndBottom" anchorx="page" anchory="page"/>
                <w10:anchorlock/>
              </v:shape>
            </w:pict>
          </mc:Fallback>
        </mc:AlternateContent>
      </w:r>
    </w:p>
    <w:p w14:paraId="67F08266" w14:textId="36D1EB5E" w:rsidR="004022B4" w:rsidRPr="00460619" w:rsidRDefault="00A650EA" w:rsidP="00797F40">
      <w:pPr>
        <w:pStyle w:val="RTDocType"/>
      </w:pPr>
      <w:r w:rsidRPr="00460619">
        <w:t>Comunicato stampa</w:t>
      </w:r>
    </w:p>
    <w:p w14:paraId="3A7E0067" w14:textId="1D39B532" w:rsidR="00C0704B" w:rsidRPr="00460619" w:rsidRDefault="00C83BEB" w:rsidP="00C83BEB">
      <w:pPr>
        <w:pStyle w:val="RTDate"/>
      </w:pPr>
      <w:r w:rsidRPr="00460619">
        <w:t>LUGLIO 2024</w:t>
      </w:r>
    </w:p>
    <w:p w14:paraId="63072804" w14:textId="77777777" w:rsidR="00C83BEB" w:rsidRPr="00460619" w:rsidRDefault="00C83BEB" w:rsidP="00C83BEB">
      <w:pPr>
        <w:pStyle w:val="RTIntroduction"/>
        <w:rPr>
          <w:sz w:val="56"/>
          <w:szCs w:val="56"/>
        </w:rPr>
      </w:pPr>
    </w:p>
    <w:p w14:paraId="2497125F" w14:textId="69C03383" w:rsidR="00C83BEB" w:rsidRPr="00460619" w:rsidRDefault="00E849CB" w:rsidP="00C83BEB">
      <w:pPr>
        <w:pStyle w:val="RTIntroduction"/>
        <w:rPr>
          <w:sz w:val="56"/>
          <w:szCs w:val="56"/>
        </w:rPr>
      </w:pPr>
      <w:r w:rsidRPr="00460619">
        <w:rPr>
          <w:sz w:val="56"/>
        </w:rPr>
        <w:t>Decarbonizzazione: Renault Trucks accelera l’elettrificazione dei flussi logistici</w:t>
      </w:r>
    </w:p>
    <w:p w14:paraId="2892A016" w14:textId="5ADCB951" w:rsidR="00C83BEB" w:rsidRPr="00460619" w:rsidRDefault="00DB2D50" w:rsidP="006643E9">
      <w:pPr>
        <w:spacing w:line="276" w:lineRule="auto"/>
        <w:rPr>
          <w:rFonts w:asciiTheme="majorHAnsi" w:hAnsiTheme="majorHAnsi" w:cstheme="majorHAnsi"/>
          <w:b/>
          <w:bCs/>
          <w:sz w:val="22"/>
          <w:szCs w:val="22"/>
        </w:rPr>
      </w:pPr>
      <w:r w:rsidRPr="00460619">
        <w:rPr>
          <w:rFonts w:asciiTheme="majorHAnsi" w:hAnsiTheme="majorHAnsi"/>
          <w:b/>
          <w:sz w:val="22"/>
        </w:rPr>
        <w:t>In qualità di player principale nella decarbonizzazione dei trasporti, Renault Trucks intensifica le operazioni di elettrificazione dei propri flussi logistici. La prima fase del progetto è l'elettrificazione del trasporto di assali tra gli stabilimenti di Lione e Bourg en Bresse. Dupessey&amp;Co e Transports Chazot effettueranno i 450.000 km percorsi ogni anno tra i due stabilimenti di produzione con cinque autocarri elettrici Renault Truck E-Tech T da 44 tonnellate.</w:t>
      </w:r>
    </w:p>
    <w:p w14:paraId="1C143A85" w14:textId="77777777" w:rsidR="00C83BEB" w:rsidRPr="00460619" w:rsidRDefault="00C83BEB" w:rsidP="006643E9">
      <w:pPr>
        <w:spacing w:line="276" w:lineRule="auto"/>
        <w:rPr>
          <w:rFonts w:asciiTheme="majorHAnsi" w:hAnsiTheme="majorHAnsi" w:cstheme="majorHAnsi"/>
          <w:b/>
          <w:bCs/>
          <w:sz w:val="22"/>
          <w:szCs w:val="22"/>
        </w:rPr>
      </w:pPr>
    </w:p>
    <w:p w14:paraId="5D138CAF" w14:textId="77777777" w:rsidR="008F39E1" w:rsidRPr="00460619" w:rsidRDefault="00606899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  <w:r w:rsidRPr="00460619">
        <w:rPr>
          <w:rFonts w:asciiTheme="majorHAnsi" w:hAnsiTheme="majorHAnsi"/>
          <w:sz w:val="22"/>
        </w:rPr>
        <w:t>“Applichiamo a Renault Trucks le soluzioni che proponiamo ai nostri clienti”. Si può riassumere così l'elettrificazione dei flussi logistici che è operativa da qualche giorno in Renault Trucks.</w:t>
      </w:r>
    </w:p>
    <w:p w14:paraId="105E4B6A" w14:textId="5AA3B6CE" w:rsidR="00606899" w:rsidRPr="00460619" w:rsidRDefault="00606899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</w:p>
    <w:p w14:paraId="75B45517" w14:textId="509C5DD9" w:rsidR="00606899" w:rsidRPr="00460619" w:rsidRDefault="00606899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  <w:r w:rsidRPr="00460619">
        <w:rPr>
          <w:rFonts w:asciiTheme="majorHAnsi" w:hAnsiTheme="majorHAnsi"/>
          <w:sz w:val="22"/>
        </w:rPr>
        <w:t>Con l'arrivo dell’autocarro elettrico da 44 tonnellate, che rappresenta un vero e proprio passo avanti verso la distribuzione elettrica interregionale o a media distanza, l’azienda francese ha deciso di modificare la spedizione delle merci allo stabilimento di Bourg en Bresse utilizzando le motrici Renault Trucks E-Tech T 4x2.</w:t>
      </w:r>
    </w:p>
    <w:p w14:paraId="35992552" w14:textId="77777777" w:rsidR="00EC3BB1" w:rsidRPr="00460619" w:rsidRDefault="00EC3BB1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419"/>
        </w:rPr>
      </w:pPr>
    </w:p>
    <w:p w14:paraId="3565228F" w14:textId="1B07DE92" w:rsidR="00EC3BB1" w:rsidRPr="00460619" w:rsidRDefault="00EC3BB1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  <w:r w:rsidRPr="00460619">
        <w:rPr>
          <w:rFonts w:asciiTheme="majorHAnsi" w:hAnsiTheme="majorHAnsi"/>
          <w:sz w:val="22"/>
        </w:rPr>
        <w:t xml:space="preserve">Sono state scelte 2 due aziende di autotrasporti partner per realizzare questa missione nei prossimi 6 anni: il gruppo Dupessey&amp;Co e i Transports Chazot. </w:t>
      </w:r>
    </w:p>
    <w:p w14:paraId="167032C3" w14:textId="77777777" w:rsidR="007B2E72" w:rsidRPr="00460619" w:rsidRDefault="006643E9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  <w:r w:rsidRPr="00460619">
        <w:rPr>
          <w:rFonts w:asciiTheme="majorHAnsi" w:hAnsiTheme="majorHAnsi"/>
          <w:sz w:val="22"/>
        </w:rPr>
        <w:t xml:space="preserve">5 autocarri elettrici, ciascuno con un carico di 22 tonnellate, effettuano il percorso 2 volte al giorno per trasportare gli assali prodotti nel sito di Lione allo stabilimento di </w:t>
      </w:r>
      <w:r w:rsidRPr="00460619">
        <w:rPr>
          <w:rFonts w:asciiTheme="majorHAnsi" w:hAnsiTheme="majorHAnsi"/>
          <w:sz w:val="22"/>
        </w:rPr>
        <w:lastRenderedPageBreak/>
        <w:t xml:space="preserve">Bourg en Bresse, dove vengono assemblati gli autocarri di fascia alta (360 km di distanza ). </w:t>
      </w:r>
    </w:p>
    <w:p w14:paraId="042BFE29" w14:textId="77777777" w:rsidR="007B2E72" w:rsidRPr="00460619" w:rsidRDefault="007B2E72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</w:p>
    <w:p w14:paraId="34C3CC41" w14:textId="748FA255" w:rsidR="006643E9" w:rsidRPr="00460619" w:rsidRDefault="00597BE9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  <w:r w:rsidRPr="00460619">
        <w:rPr>
          <w:rFonts w:asciiTheme="majorHAnsi" w:hAnsiTheme="majorHAnsi"/>
          <w:sz w:val="22"/>
        </w:rPr>
        <w:t>La cadenza potrà aumentare in base al flusso di merci da trasportare, con la possibilità di mettere in strada fino a 7 autocarri in un solo giorno. Gli autocarri effettueranno una ricarica intermedia di 45-50 minuti una volta al giorno presso il sito di Lione, dove è stata  installata un’apposita stazione, e poi saranno ricaricati ogni sera presso i depositi dei due autotrasportatori.</w:t>
      </w:r>
    </w:p>
    <w:p w14:paraId="1C90A177" w14:textId="742E7177" w:rsidR="00597BE9" w:rsidRPr="00460619" w:rsidRDefault="004F6152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  <w:r w:rsidRPr="00460619">
        <w:rPr>
          <w:rFonts w:asciiTheme="majorHAnsi" w:hAnsiTheme="majorHAnsi"/>
          <w:sz w:val="22"/>
        </w:rPr>
        <w:t xml:space="preserve"> </w:t>
      </w:r>
    </w:p>
    <w:p w14:paraId="0CF15B0B" w14:textId="5947B356" w:rsidR="00597BE9" w:rsidRPr="00460619" w:rsidRDefault="00597BE9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  <w:r w:rsidRPr="00460619">
        <w:rPr>
          <w:rFonts w:asciiTheme="majorHAnsi" w:hAnsiTheme="majorHAnsi"/>
          <w:sz w:val="22"/>
        </w:rPr>
        <w:t>L'elettrificazione dei flussi logistici consentirà di percorrere 440.000 chilometri con veicoli elettrici, con un risparmio di 375 tonnellate di CO2 all'anno.</w:t>
      </w:r>
    </w:p>
    <w:p w14:paraId="694DF1B8" w14:textId="77777777" w:rsidR="00E017D8" w:rsidRPr="00460619" w:rsidRDefault="00E017D8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fr-FR"/>
        </w:rPr>
      </w:pPr>
    </w:p>
    <w:p w14:paraId="2653D5F9" w14:textId="45C9AE03" w:rsidR="003E1056" w:rsidRPr="00460619" w:rsidRDefault="007A683A" w:rsidP="0050278C">
      <w:pPr>
        <w:pStyle w:val="NormalWeb"/>
        <w:numPr>
          <w:ilvl w:val="0"/>
          <w:numId w:val="38"/>
        </w:numPr>
        <w:spacing w:before="0" w:beforeAutospacing="0" w:after="0" w:afterAutospacing="0" w:line="276" w:lineRule="auto"/>
        <w:rPr>
          <w:rFonts w:asciiTheme="majorHAnsi" w:hAnsiTheme="majorHAnsi" w:cstheme="majorHAnsi"/>
          <w:b/>
          <w:bCs/>
          <w:sz w:val="22"/>
          <w:szCs w:val="22"/>
        </w:rPr>
      </w:pPr>
      <w:r w:rsidRPr="00460619">
        <w:rPr>
          <w:rFonts w:asciiTheme="majorHAnsi" w:hAnsiTheme="majorHAnsi"/>
          <w:b/>
          <w:sz w:val="22"/>
        </w:rPr>
        <w:t xml:space="preserve">Applicare a Renault Trucks le soluzioni e i metodi a zero emissioni proposti ai clienti </w:t>
      </w:r>
    </w:p>
    <w:p w14:paraId="0F529096" w14:textId="77777777" w:rsidR="003E1056" w:rsidRPr="00460619" w:rsidRDefault="003E1056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b/>
          <w:bCs/>
          <w:sz w:val="22"/>
          <w:szCs w:val="22"/>
          <w:lang w:val="fr-FR"/>
        </w:rPr>
      </w:pPr>
    </w:p>
    <w:p w14:paraId="44F680C7" w14:textId="68F3AD3C" w:rsidR="00E017D8" w:rsidRPr="00460619" w:rsidRDefault="003E1056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  <w:r w:rsidRPr="00460619">
        <w:rPr>
          <w:rFonts w:asciiTheme="majorHAnsi" w:hAnsiTheme="majorHAnsi"/>
          <w:sz w:val="22"/>
        </w:rPr>
        <w:t xml:space="preserve">La casa automobilistica vuole essere un modello per gli operatori del settore e per i suoi clienti, applicando al suo interno le stesse soluzioni di mobilità a zero emissioni che propone sul mercato. </w:t>
      </w:r>
    </w:p>
    <w:p w14:paraId="5B3B7632" w14:textId="77777777" w:rsidR="00345071" w:rsidRPr="00460619" w:rsidRDefault="00345071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419"/>
        </w:rPr>
      </w:pPr>
    </w:p>
    <w:p w14:paraId="149EB16B" w14:textId="79387AE4" w:rsidR="00345071" w:rsidRPr="00460619" w:rsidRDefault="000F4D45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color w:val="000000" w:themeColor="text1"/>
          <w:sz w:val="22"/>
          <w:szCs w:val="22"/>
        </w:rPr>
      </w:pPr>
      <w:r w:rsidRPr="00460619">
        <w:rPr>
          <w:rFonts w:asciiTheme="majorHAnsi" w:hAnsiTheme="majorHAnsi"/>
          <w:sz w:val="22"/>
        </w:rPr>
        <w:t xml:space="preserve">Per il passaggio all’elettrico dei flussi logistici tra Lione e Bourg en Bresse è stato necessario studiare anzitutto la fattibilità del progetto. A questo scopo i team di Renault Trucks hanno utilizzato lo stesso strumento di cui dispongono i suoi clienti, il software </w:t>
      </w:r>
      <w:r w:rsidRPr="00460619">
        <w:rPr>
          <w:rFonts w:asciiTheme="majorHAnsi" w:hAnsiTheme="majorHAnsi"/>
          <w:i/>
          <w:sz w:val="22"/>
        </w:rPr>
        <w:t>Range Simulator</w:t>
      </w:r>
      <w:r w:rsidRPr="00460619">
        <w:rPr>
          <w:rFonts w:asciiTheme="majorHAnsi" w:hAnsiTheme="majorHAnsi"/>
          <w:sz w:val="22"/>
        </w:rPr>
        <w:t>, che consente di calcolare dove, quando e per quanto tempo deve avvenire la ricarica, in base a 4 parametri principali che sono l'utilizzo dell’autocarro, il suo carico e le sue attrezzature, la temperatura esterna e la topografia.</w:t>
      </w:r>
    </w:p>
    <w:p w14:paraId="685690C5" w14:textId="53EF72F6" w:rsidR="002A0614" w:rsidRPr="00460619" w:rsidRDefault="004F6152" w:rsidP="006643E9">
      <w:pPr>
        <w:pStyle w:val="NormalWeb"/>
        <w:spacing w:line="276" w:lineRule="auto"/>
        <w:rPr>
          <w:rFonts w:asciiTheme="majorHAnsi" w:hAnsiTheme="majorHAnsi" w:cstheme="majorHAnsi"/>
          <w:color w:val="000000" w:themeColor="text1"/>
          <w:sz w:val="22"/>
          <w:szCs w:val="22"/>
        </w:rPr>
      </w:pPr>
      <w:r w:rsidRPr="00460619">
        <w:rPr>
          <w:rFonts w:asciiTheme="majorHAnsi" w:hAnsiTheme="majorHAnsi"/>
          <w:color w:val="000000" w:themeColor="text1"/>
          <w:sz w:val="22"/>
        </w:rPr>
        <w:t xml:space="preserve">Una volta definiti questi parametri, è stata decisa la posizione dell'infrastruttura di ricarica che assicura il funzionamento ottimale del sistema. Sono state quindi installate 2 stazioni da 360 KW (ciascuna con 2 punti di ricarica) nel sito di Saint Priest che consentiranno ai vari autocarri di effettuare una ricarica intermedia in condizioni ottimali. </w:t>
      </w:r>
    </w:p>
    <w:p w14:paraId="588E149F" w14:textId="766FD9C9" w:rsidR="004F6152" w:rsidRPr="00460619" w:rsidRDefault="009B45CF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color w:val="000000"/>
          <w:sz w:val="22"/>
          <w:szCs w:val="22"/>
        </w:rPr>
      </w:pPr>
      <w:r w:rsidRPr="00460619">
        <w:rPr>
          <w:rFonts w:asciiTheme="majorHAnsi" w:hAnsiTheme="majorHAnsi"/>
          <w:i/>
          <w:color w:val="000000"/>
          <w:sz w:val="22"/>
        </w:rPr>
        <w:t>“L'elettrificazione di questo primo flusso logistico è il risultato di un lungo lavoro</w:t>
      </w:r>
      <w:r w:rsidRPr="00460619">
        <w:rPr>
          <w:rFonts w:asciiTheme="majorHAnsi" w:hAnsiTheme="majorHAnsi"/>
          <w:color w:val="000000"/>
          <w:sz w:val="22"/>
        </w:rPr>
        <w:t>.</w:t>
      </w:r>
      <w:r w:rsidRPr="00460619">
        <w:rPr>
          <w:rFonts w:asciiTheme="majorHAnsi" w:hAnsiTheme="majorHAnsi"/>
          <w:i/>
          <w:color w:val="000000"/>
          <w:sz w:val="22"/>
        </w:rPr>
        <w:t xml:space="preserve"> Abbiamo scelto il trasporto degli assali tra Lione e Bourg en Bresse perché è un flusso critico dell'attività di Renault Trucks, che presenta vincoli operativi stringenti, soprattutto in termini di cadenza e precisione. La realizzazione di questo progetto va a completare il nostro know-how nel campo della mobilità a emissioni zero”</w:t>
      </w:r>
      <w:r w:rsidRPr="00460619">
        <w:rPr>
          <w:rFonts w:asciiTheme="majorHAnsi" w:hAnsiTheme="majorHAnsi"/>
          <w:color w:val="000000"/>
          <w:sz w:val="22"/>
        </w:rPr>
        <w:t>, spiega Bruno Blin, Presidente di Renault Trucks.  </w:t>
      </w:r>
      <w:r w:rsidRPr="00460619">
        <w:rPr>
          <w:rFonts w:asciiTheme="majorHAnsi" w:hAnsiTheme="majorHAnsi"/>
          <w:i/>
          <w:color w:val="000000"/>
          <w:sz w:val="22"/>
        </w:rPr>
        <w:t>“Questo progetto ci consente di costruire un nuovo modello di trasporto; ci siamo posti l'obiettivo di utilizzare veicoli elettrici per la logistica Renault Trucks su vasta scala entro il 2030, e al 100% per quella tra i nostri stabilimenti di produzione.”</w:t>
      </w:r>
    </w:p>
    <w:p w14:paraId="1FE4329E" w14:textId="77777777" w:rsidR="002A0614" w:rsidRPr="00460619" w:rsidRDefault="002A0614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419"/>
        </w:rPr>
      </w:pPr>
    </w:p>
    <w:p w14:paraId="142BB833" w14:textId="5FE9BC27" w:rsidR="002A0614" w:rsidRPr="00460619" w:rsidRDefault="002A0614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</w:rPr>
      </w:pPr>
      <w:r w:rsidRPr="00460619">
        <w:rPr>
          <w:rFonts w:asciiTheme="majorHAnsi" w:hAnsiTheme="majorHAnsi"/>
          <w:sz w:val="22"/>
        </w:rPr>
        <w:t xml:space="preserve">Renault Trucks sta attualmente lavorando all'elettrificazione di una decina di altri flussi logistici che saranno operativi nei prossimi mesi e anni, grazie soprattutto a un sistema di veicoli staffetta che consentirà di utilizzare gli autocarri elettrici su distanze sempre più lunghe. </w:t>
      </w:r>
    </w:p>
    <w:p w14:paraId="2E461349" w14:textId="77777777" w:rsidR="004F6152" w:rsidRPr="00460619" w:rsidRDefault="004F6152" w:rsidP="006643E9">
      <w:pPr>
        <w:pStyle w:val="NormalWeb"/>
        <w:spacing w:before="0" w:beforeAutospacing="0" w:after="0" w:afterAutospacing="0" w:line="276" w:lineRule="auto"/>
        <w:rPr>
          <w:rFonts w:asciiTheme="majorHAnsi" w:hAnsiTheme="majorHAnsi" w:cstheme="majorHAnsi"/>
          <w:sz w:val="22"/>
          <w:szCs w:val="22"/>
          <w:lang w:val="es-419"/>
        </w:rPr>
      </w:pPr>
    </w:p>
    <w:p w14:paraId="2F7E7997" w14:textId="02BA2984" w:rsidR="00153284" w:rsidRPr="00460619" w:rsidRDefault="00153284" w:rsidP="00E849CB">
      <w:pPr>
        <w:pStyle w:val="NormalWeb"/>
        <w:spacing w:before="0" w:beforeAutospacing="0" w:after="0" w:afterAutospacing="0"/>
        <w:rPr>
          <w:rFonts w:ascii="Arial" w:hAnsi="Arial" w:cs="Arial"/>
          <w:sz w:val="22"/>
          <w:szCs w:val="22"/>
          <w:lang w:val="es-419"/>
        </w:rPr>
      </w:pPr>
    </w:p>
    <w:p w14:paraId="5660769D" w14:textId="77777777" w:rsidR="00120B45" w:rsidRPr="00460619" w:rsidRDefault="00120B45" w:rsidP="004C3220">
      <w:pPr>
        <w:rPr>
          <w:b/>
          <w:bCs/>
          <w:i/>
          <w:iCs/>
          <w:sz w:val="18"/>
          <w:szCs w:val="18"/>
          <w:lang w:val="es-419"/>
        </w:rPr>
      </w:pPr>
    </w:p>
    <w:p w14:paraId="56739321" w14:textId="77777777" w:rsidR="002169A3" w:rsidRPr="00460619" w:rsidRDefault="002169A3" w:rsidP="004C3220">
      <w:pPr>
        <w:rPr>
          <w:b/>
          <w:bCs/>
          <w:i/>
          <w:iCs/>
          <w:sz w:val="18"/>
          <w:szCs w:val="18"/>
          <w:lang w:val="es-419"/>
        </w:rPr>
      </w:pPr>
    </w:p>
    <w:p w14:paraId="781F695A" w14:textId="77777777" w:rsidR="002169A3" w:rsidRPr="00460619" w:rsidRDefault="002169A3" w:rsidP="004C3220">
      <w:pPr>
        <w:rPr>
          <w:b/>
          <w:bCs/>
          <w:i/>
          <w:iCs/>
          <w:sz w:val="18"/>
          <w:szCs w:val="18"/>
          <w:lang w:val="es-419"/>
        </w:rPr>
      </w:pPr>
    </w:p>
    <w:p w14:paraId="1B18D72A" w14:textId="77777777" w:rsidR="002169A3" w:rsidRPr="00460619" w:rsidRDefault="002169A3" w:rsidP="004C3220">
      <w:pPr>
        <w:rPr>
          <w:b/>
          <w:bCs/>
          <w:i/>
          <w:iCs/>
          <w:sz w:val="18"/>
          <w:szCs w:val="18"/>
          <w:lang w:val="es-419"/>
        </w:rPr>
      </w:pPr>
    </w:p>
    <w:p w14:paraId="32D55742" w14:textId="77777777" w:rsidR="002169A3" w:rsidRPr="00460619" w:rsidRDefault="002169A3" w:rsidP="004C3220">
      <w:pPr>
        <w:rPr>
          <w:b/>
          <w:bCs/>
          <w:i/>
          <w:iCs/>
          <w:sz w:val="18"/>
          <w:szCs w:val="18"/>
          <w:lang w:val="es-419"/>
        </w:rPr>
      </w:pPr>
    </w:p>
    <w:p w14:paraId="70107C7A" w14:textId="77777777" w:rsidR="002169A3" w:rsidRPr="00460619" w:rsidRDefault="002169A3" w:rsidP="004C3220">
      <w:pPr>
        <w:rPr>
          <w:b/>
          <w:bCs/>
          <w:i/>
          <w:iCs/>
          <w:sz w:val="18"/>
          <w:szCs w:val="18"/>
          <w:lang w:val="es-419"/>
        </w:rPr>
      </w:pPr>
    </w:p>
    <w:p w14:paraId="2D25D42C" w14:textId="77777777" w:rsidR="00B86262" w:rsidRPr="00460619" w:rsidRDefault="00B86262" w:rsidP="0087188D">
      <w:pPr>
        <w:rPr>
          <w:b/>
          <w:bCs/>
          <w:i/>
          <w:iCs/>
          <w:sz w:val="18"/>
          <w:szCs w:val="18"/>
          <w:lang w:val="es-419"/>
        </w:rPr>
      </w:pPr>
    </w:p>
    <w:p w14:paraId="735688CE" w14:textId="77777777" w:rsidR="00B86262" w:rsidRPr="00460619" w:rsidRDefault="00B86262" w:rsidP="0087188D">
      <w:pPr>
        <w:rPr>
          <w:b/>
          <w:bCs/>
          <w:i/>
          <w:iCs/>
          <w:sz w:val="18"/>
          <w:szCs w:val="18"/>
          <w:lang w:val="es-419"/>
        </w:rPr>
      </w:pPr>
    </w:p>
    <w:p w14:paraId="4964D58C" w14:textId="77777777" w:rsidR="00A17D4A" w:rsidRPr="00A17D4A" w:rsidRDefault="00A17D4A" w:rsidP="00A17D4A">
      <w:pPr>
        <w:spacing w:line="276" w:lineRule="auto"/>
        <w:rPr>
          <w:sz w:val="18"/>
          <w:szCs w:val="18"/>
          <w:lang w:val="es-419"/>
        </w:rPr>
      </w:pPr>
      <w:proofErr w:type="spellStart"/>
      <w:r w:rsidRPr="00A17D4A">
        <w:rPr>
          <w:b/>
          <w:bCs/>
          <w:i/>
          <w:iCs/>
          <w:sz w:val="18"/>
          <w:szCs w:val="18"/>
          <w:lang w:val="es-419"/>
        </w:rPr>
        <w:t>Informazioni</w:t>
      </w:r>
      <w:proofErr w:type="spellEnd"/>
      <w:r w:rsidRPr="00A17D4A">
        <w:rPr>
          <w:b/>
          <w:bCs/>
          <w:i/>
          <w:iCs/>
          <w:sz w:val="18"/>
          <w:szCs w:val="18"/>
          <w:lang w:val="es-419"/>
        </w:rPr>
        <w:t xml:space="preserve"> su Renault Trucks </w:t>
      </w:r>
    </w:p>
    <w:p w14:paraId="3C614236" w14:textId="77777777" w:rsidR="00A17D4A" w:rsidRPr="00A17D4A" w:rsidRDefault="00A17D4A" w:rsidP="00A17D4A">
      <w:pPr>
        <w:spacing w:line="276" w:lineRule="auto"/>
        <w:rPr>
          <w:sz w:val="18"/>
          <w:szCs w:val="18"/>
          <w:lang w:val="es-419"/>
        </w:rPr>
      </w:pPr>
      <w:r w:rsidRPr="00A17D4A">
        <w:rPr>
          <w:sz w:val="18"/>
          <w:szCs w:val="18"/>
          <w:lang w:val="es-419"/>
        </w:rPr>
        <w:t xml:space="preserve">Renault Trucks, </w:t>
      </w:r>
      <w:proofErr w:type="spellStart"/>
      <w:r w:rsidRPr="00A17D4A">
        <w:rPr>
          <w:sz w:val="18"/>
          <w:szCs w:val="18"/>
          <w:lang w:val="es-419"/>
        </w:rPr>
        <w:t>costruttore</w:t>
      </w:r>
      <w:proofErr w:type="spellEnd"/>
      <w:r w:rsidRPr="00A17D4A">
        <w:rPr>
          <w:sz w:val="18"/>
          <w:szCs w:val="18"/>
          <w:lang w:val="es-419"/>
        </w:rPr>
        <w:t xml:space="preserve"> francese di </w:t>
      </w:r>
      <w:proofErr w:type="spellStart"/>
      <w:r w:rsidRPr="00A17D4A">
        <w:rPr>
          <w:sz w:val="18"/>
          <w:szCs w:val="18"/>
          <w:lang w:val="es-419"/>
        </w:rPr>
        <w:t>autocarri</w:t>
      </w:r>
      <w:proofErr w:type="spellEnd"/>
      <w:r w:rsidRPr="00A17D4A">
        <w:rPr>
          <w:sz w:val="18"/>
          <w:szCs w:val="18"/>
          <w:lang w:val="es-419"/>
        </w:rPr>
        <w:t xml:space="preserve">, </w:t>
      </w:r>
      <w:proofErr w:type="spellStart"/>
      <w:r w:rsidRPr="00A17D4A">
        <w:rPr>
          <w:sz w:val="18"/>
          <w:szCs w:val="18"/>
          <w:lang w:val="es-419"/>
        </w:rPr>
        <w:t>fornisce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dal</w:t>
      </w:r>
      <w:proofErr w:type="spellEnd"/>
      <w:r w:rsidRPr="00A17D4A">
        <w:rPr>
          <w:sz w:val="18"/>
          <w:szCs w:val="18"/>
          <w:lang w:val="es-419"/>
        </w:rPr>
        <w:t xml:space="preserve"> 1894 </w:t>
      </w:r>
      <w:proofErr w:type="spellStart"/>
      <w:r w:rsidRPr="00A17D4A">
        <w:rPr>
          <w:sz w:val="18"/>
          <w:szCs w:val="18"/>
          <w:lang w:val="es-419"/>
        </w:rPr>
        <w:t>ai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professionisti</w:t>
      </w:r>
      <w:proofErr w:type="spellEnd"/>
      <w:r w:rsidRPr="00A17D4A">
        <w:rPr>
          <w:sz w:val="18"/>
          <w:szCs w:val="18"/>
          <w:lang w:val="es-419"/>
        </w:rPr>
        <w:t xml:space="preserve"> del trasporto su </w:t>
      </w:r>
      <w:proofErr w:type="spellStart"/>
      <w:r w:rsidRPr="00A17D4A">
        <w:rPr>
          <w:sz w:val="18"/>
          <w:szCs w:val="18"/>
          <w:lang w:val="es-419"/>
        </w:rPr>
        <w:t>strada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soluzioni</w:t>
      </w:r>
      <w:proofErr w:type="spellEnd"/>
      <w:r w:rsidRPr="00A17D4A">
        <w:rPr>
          <w:sz w:val="18"/>
          <w:szCs w:val="18"/>
          <w:lang w:val="es-419"/>
        </w:rPr>
        <w:t xml:space="preserve"> di </w:t>
      </w:r>
      <w:proofErr w:type="spellStart"/>
      <w:r w:rsidRPr="00A17D4A">
        <w:rPr>
          <w:sz w:val="18"/>
          <w:szCs w:val="18"/>
          <w:lang w:val="es-419"/>
        </w:rPr>
        <w:t>mobilità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sostenibile</w:t>
      </w:r>
      <w:proofErr w:type="spellEnd"/>
      <w:r w:rsidRPr="00A17D4A">
        <w:rPr>
          <w:sz w:val="18"/>
          <w:szCs w:val="18"/>
          <w:lang w:val="es-419"/>
        </w:rPr>
        <w:t xml:space="preserve">, </w:t>
      </w:r>
      <w:proofErr w:type="spellStart"/>
      <w:r w:rsidRPr="00A17D4A">
        <w:rPr>
          <w:sz w:val="18"/>
          <w:szCs w:val="18"/>
          <w:lang w:val="es-419"/>
        </w:rPr>
        <w:t>dai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veicoli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commerciali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leggeri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ai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grandi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autocarri</w:t>
      </w:r>
      <w:proofErr w:type="spellEnd"/>
      <w:r w:rsidRPr="00A17D4A">
        <w:rPr>
          <w:sz w:val="18"/>
          <w:szCs w:val="18"/>
          <w:lang w:val="es-419"/>
        </w:rPr>
        <w:t xml:space="preserve">. </w:t>
      </w:r>
      <w:proofErr w:type="spellStart"/>
      <w:r w:rsidRPr="00A17D4A">
        <w:rPr>
          <w:sz w:val="18"/>
          <w:szCs w:val="18"/>
          <w:lang w:val="es-419"/>
        </w:rPr>
        <w:t>Impegnata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nella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transizione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energetica</w:t>
      </w:r>
      <w:proofErr w:type="spellEnd"/>
      <w:r w:rsidRPr="00A17D4A">
        <w:rPr>
          <w:sz w:val="18"/>
          <w:szCs w:val="18"/>
          <w:lang w:val="es-419"/>
        </w:rPr>
        <w:t xml:space="preserve">, Renault Trucks propone </w:t>
      </w:r>
      <w:proofErr w:type="spellStart"/>
      <w:r w:rsidRPr="00A17D4A">
        <w:rPr>
          <w:sz w:val="18"/>
          <w:szCs w:val="18"/>
          <w:lang w:val="es-419"/>
        </w:rPr>
        <w:t>veicoli</w:t>
      </w:r>
      <w:proofErr w:type="spellEnd"/>
      <w:r w:rsidRPr="00A17D4A">
        <w:rPr>
          <w:sz w:val="18"/>
          <w:szCs w:val="18"/>
          <w:lang w:val="es-419"/>
        </w:rPr>
        <w:t xml:space="preserve"> a consumo </w:t>
      </w:r>
      <w:proofErr w:type="spellStart"/>
      <w:r w:rsidRPr="00A17D4A">
        <w:rPr>
          <w:sz w:val="18"/>
          <w:szCs w:val="18"/>
          <w:lang w:val="es-419"/>
        </w:rPr>
        <w:t>controllato</w:t>
      </w:r>
      <w:proofErr w:type="spellEnd"/>
      <w:r w:rsidRPr="00A17D4A">
        <w:rPr>
          <w:sz w:val="18"/>
          <w:szCs w:val="18"/>
          <w:lang w:val="es-419"/>
        </w:rPr>
        <w:t xml:space="preserve"> e una </w:t>
      </w:r>
      <w:proofErr w:type="spellStart"/>
      <w:r w:rsidRPr="00A17D4A">
        <w:rPr>
          <w:sz w:val="18"/>
          <w:szCs w:val="18"/>
          <w:lang w:val="es-419"/>
        </w:rPr>
        <w:t>gamma</w:t>
      </w:r>
      <w:proofErr w:type="spellEnd"/>
      <w:r w:rsidRPr="00A17D4A">
        <w:rPr>
          <w:sz w:val="18"/>
          <w:szCs w:val="18"/>
          <w:lang w:val="es-419"/>
        </w:rPr>
        <w:t xml:space="preserve"> completa di </w:t>
      </w:r>
      <w:proofErr w:type="spellStart"/>
      <w:r w:rsidRPr="00A17D4A">
        <w:rPr>
          <w:sz w:val="18"/>
          <w:szCs w:val="18"/>
          <w:lang w:val="es-419"/>
        </w:rPr>
        <w:t>autocarri</w:t>
      </w:r>
      <w:proofErr w:type="spellEnd"/>
      <w:r w:rsidRPr="00A17D4A">
        <w:rPr>
          <w:sz w:val="18"/>
          <w:szCs w:val="18"/>
          <w:lang w:val="es-419"/>
        </w:rPr>
        <w:t xml:space="preserve"> 100% </w:t>
      </w:r>
      <w:proofErr w:type="spellStart"/>
      <w:r w:rsidRPr="00A17D4A">
        <w:rPr>
          <w:sz w:val="18"/>
          <w:szCs w:val="18"/>
          <w:lang w:val="es-419"/>
        </w:rPr>
        <w:t>elettrici</w:t>
      </w:r>
      <w:proofErr w:type="spellEnd"/>
      <w:r w:rsidRPr="00A17D4A">
        <w:rPr>
          <w:sz w:val="18"/>
          <w:szCs w:val="18"/>
          <w:lang w:val="es-419"/>
        </w:rPr>
        <w:t xml:space="preserve">, con una </w:t>
      </w:r>
      <w:proofErr w:type="spellStart"/>
      <w:r w:rsidRPr="00A17D4A">
        <w:rPr>
          <w:sz w:val="18"/>
          <w:szCs w:val="18"/>
          <w:lang w:val="es-419"/>
        </w:rPr>
        <w:t>durata</w:t>
      </w:r>
      <w:proofErr w:type="spellEnd"/>
      <w:r w:rsidRPr="00A17D4A">
        <w:rPr>
          <w:sz w:val="18"/>
          <w:szCs w:val="18"/>
          <w:lang w:val="es-419"/>
        </w:rPr>
        <w:t xml:space="preserve"> di </w:t>
      </w:r>
      <w:proofErr w:type="spellStart"/>
      <w:r w:rsidRPr="00A17D4A">
        <w:rPr>
          <w:sz w:val="18"/>
          <w:szCs w:val="18"/>
          <w:lang w:val="es-419"/>
        </w:rPr>
        <w:t>esercizio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prolungata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grazie</w:t>
      </w:r>
      <w:proofErr w:type="spellEnd"/>
      <w:r w:rsidRPr="00A17D4A">
        <w:rPr>
          <w:sz w:val="18"/>
          <w:szCs w:val="18"/>
          <w:lang w:val="es-419"/>
        </w:rPr>
        <w:t xml:space="preserve"> a un </w:t>
      </w:r>
      <w:proofErr w:type="spellStart"/>
      <w:r w:rsidRPr="00A17D4A">
        <w:rPr>
          <w:sz w:val="18"/>
          <w:szCs w:val="18"/>
          <w:lang w:val="es-419"/>
        </w:rPr>
        <w:t>approccio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circolare</w:t>
      </w:r>
      <w:proofErr w:type="spellEnd"/>
      <w:r w:rsidRPr="00A17D4A">
        <w:rPr>
          <w:sz w:val="18"/>
          <w:szCs w:val="18"/>
          <w:lang w:val="es-419"/>
        </w:rPr>
        <w:t xml:space="preserve">. </w:t>
      </w:r>
    </w:p>
    <w:p w14:paraId="7A35F019" w14:textId="77777777" w:rsidR="00A17D4A" w:rsidRPr="00A17D4A" w:rsidRDefault="00A17D4A" w:rsidP="00A17D4A">
      <w:pPr>
        <w:spacing w:line="276" w:lineRule="auto"/>
        <w:rPr>
          <w:sz w:val="18"/>
          <w:szCs w:val="18"/>
          <w:lang w:val="es-419"/>
        </w:rPr>
      </w:pPr>
      <w:r w:rsidRPr="00A17D4A">
        <w:rPr>
          <w:sz w:val="18"/>
          <w:szCs w:val="18"/>
          <w:lang w:val="es-419"/>
        </w:rPr>
        <w:t xml:space="preserve">Renault Trucks fa parte del </w:t>
      </w:r>
      <w:proofErr w:type="spellStart"/>
      <w:r w:rsidRPr="00A17D4A">
        <w:rPr>
          <w:sz w:val="18"/>
          <w:szCs w:val="18"/>
          <w:lang w:val="es-419"/>
        </w:rPr>
        <w:t>Gruppo</w:t>
      </w:r>
      <w:proofErr w:type="spellEnd"/>
      <w:r w:rsidRPr="00A17D4A">
        <w:rPr>
          <w:sz w:val="18"/>
          <w:szCs w:val="18"/>
          <w:lang w:val="es-419"/>
        </w:rPr>
        <w:t xml:space="preserve"> Volvo, uno </w:t>
      </w:r>
      <w:proofErr w:type="spellStart"/>
      <w:r w:rsidRPr="00A17D4A">
        <w:rPr>
          <w:sz w:val="18"/>
          <w:szCs w:val="18"/>
          <w:lang w:val="es-419"/>
        </w:rPr>
        <w:t>dei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principali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produttori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mondiali</w:t>
      </w:r>
      <w:proofErr w:type="spellEnd"/>
      <w:r w:rsidRPr="00A17D4A">
        <w:rPr>
          <w:sz w:val="18"/>
          <w:szCs w:val="18"/>
          <w:lang w:val="es-419"/>
        </w:rPr>
        <w:t xml:space="preserve"> di </w:t>
      </w:r>
      <w:proofErr w:type="spellStart"/>
      <w:r w:rsidRPr="00A17D4A">
        <w:rPr>
          <w:sz w:val="18"/>
          <w:szCs w:val="18"/>
          <w:lang w:val="es-419"/>
        </w:rPr>
        <w:t>autocarri</w:t>
      </w:r>
      <w:proofErr w:type="spellEnd"/>
      <w:r w:rsidRPr="00A17D4A">
        <w:rPr>
          <w:sz w:val="18"/>
          <w:szCs w:val="18"/>
          <w:lang w:val="es-419"/>
        </w:rPr>
        <w:t xml:space="preserve">, </w:t>
      </w:r>
      <w:proofErr w:type="spellStart"/>
      <w:r w:rsidRPr="00A17D4A">
        <w:rPr>
          <w:sz w:val="18"/>
          <w:szCs w:val="18"/>
          <w:lang w:val="es-419"/>
        </w:rPr>
        <w:t>pullman</w:t>
      </w:r>
      <w:proofErr w:type="spellEnd"/>
      <w:r w:rsidRPr="00A17D4A">
        <w:rPr>
          <w:sz w:val="18"/>
          <w:szCs w:val="18"/>
          <w:lang w:val="es-419"/>
        </w:rPr>
        <w:t xml:space="preserve"> e </w:t>
      </w:r>
      <w:proofErr w:type="spellStart"/>
      <w:r w:rsidRPr="00A17D4A">
        <w:rPr>
          <w:sz w:val="18"/>
          <w:szCs w:val="18"/>
          <w:lang w:val="es-419"/>
        </w:rPr>
        <w:t>autobus</w:t>
      </w:r>
      <w:proofErr w:type="spellEnd"/>
      <w:r w:rsidRPr="00A17D4A">
        <w:rPr>
          <w:sz w:val="18"/>
          <w:szCs w:val="18"/>
          <w:lang w:val="es-419"/>
        </w:rPr>
        <w:t xml:space="preserve">, </w:t>
      </w:r>
      <w:proofErr w:type="spellStart"/>
      <w:r w:rsidRPr="00A17D4A">
        <w:rPr>
          <w:sz w:val="18"/>
          <w:szCs w:val="18"/>
          <w:lang w:val="es-419"/>
        </w:rPr>
        <w:t>macchine</w:t>
      </w:r>
      <w:proofErr w:type="spellEnd"/>
      <w:r w:rsidRPr="00A17D4A">
        <w:rPr>
          <w:sz w:val="18"/>
          <w:szCs w:val="18"/>
          <w:lang w:val="es-419"/>
        </w:rPr>
        <w:t xml:space="preserve"> da </w:t>
      </w:r>
      <w:proofErr w:type="spellStart"/>
      <w:r w:rsidRPr="00A17D4A">
        <w:rPr>
          <w:sz w:val="18"/>
          <w:szCs w:val="18"/>
          <w:lang w:val="es-419"/>
        </w:rPr>
        <w:t>cantiere</w:t>
      </w:r>
      <w:proofErr w:type="spellEnd"/>
      <w:r w:rsidRPr="00A17D4A">
        <w:rPr>
          <w:sz w:val="18"/>
          <w:szCs w:val="18"/>
          <w:lang w:val="es-419"/>
        </w:rPr>
        <w:t xml:space="preserve"> e </w:t>
      </w:r>
      <w:proofErr w:type="spellStart"/>
      <w:r w:rsidRPr="00A17D4A">
        <w:rPr>
          <w:sz w:val="18"/>
          <w:szCs w:val="18"/>
          <w:lang w:val="es-419"/>
        </w:rPr>
        <w:t>motori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industriali</w:t>
      </w:r>
      <w:proofErr w:type="spellEnd"/>
      <w:r w:rsidRPr="00A17D4A">
        <w:rPr>
          <w:sz w:val="18"/>
          <w:szCs w:val="18"/>
          <w:lang w:val="es-419"/>
        </w:rPr>
        <w:t xml:space="preserve"> e </w:t>
      </w:r>
      <w:proofErr w:type="spellStart"/>
      <w:r w:rsidRPr="00A17D4A">
        <w:rPr>
          <w:sz w:val="18"/>
          <w:szCs w:val="18"/>
          <w:lang w:val="es-419"/>
        </w:rPr>
        <w:t>marini</w:t>
      </w:r>
      <w:proofErr w:type="spellEnd"/>
      <w:r w:rsidRPr="00A17D4A">
        <w:rPr>
          <w:sz w:val="18"/>
          <w:szCs w:val="18"/>
          <w:lang w:val="es-419"/>
        </w:rPr>
        <w:t xml:space="preserve">. </w:t>
      </w:r>
      <w:proofErr w:type="spellStart"/>
      <w:r w:rsidRPr="00A17D4A">
        <w:rPr>
          <w:sz w:val="18"/>
          <w:szCs w:val="18"/>
          <w:lang w:val="es-419"/>
        </w:rPr>
        <w:t>Il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Gruppo</w:t>
      </w:r>
      <w:proofErr w:type="spellEnd"/>
      <w:r w:rsidRPr="00A17D4A">
        <w:rPr>
          <w:sz w:val="18"/>
          <w:szCs w:val="18"/>
          <w:lang w:val="es-419"/>
        </w:rPr>
        <w:t xml:space="preserve"> </w:t>
      </w:r>
      <w:proofErr w:type="spellStart"/>
      <w:r w:rsidRPr="00A17D4A">
        <w:rPr>
          <w:sz w:val="18"/>
          <w:szCs w:val="18"/>
          <w:lang w:val="es-419"/>
        </w:rPr>
        <w:t>fornisce</w:t>
      </w:r>
      <w:proofErr w:type="spellEnd"/>
      <w:r w:rsidRPr="00A17D4A">
        <w:rPr>
          <w:sz w:val="18"/>
          <w:szCs w:val="18"/>
          <w:lang w:val="es-419"/>
        </w:rPr>
        <w:t xml:space="preserve"> anche </w:t>
      </w:r>
      <w:proofErr w:type="spellStart"/>
      <w:r w:rsidRPr="00A17D4A">
        <w:rPr>
          <w:sz w:val="18"/>
          <w:szCs w:val="18"/>
          <w:lang w:val="es-419"/>
        </w:rPr>
        <w:t>soluzioni</w:t>
      </w:r>
      <w:proofErr w:type="spellEnd"/>
      <w:r w:rsidRPr="00A17D4A">
        <w:rPr>
          <w:sz w:val="18"/>
          <w:szCs w:val="18"/>
          <w:lang w:val="es-419"/>
        </w:rPr>
        <w:t xml:space="preserve"> complete di </w:t>
      </w:r>
      <w:proofErr w:type="spellStart"/>
      <w:r w:rsidRPr="00A17D4A">
        <w:rPr>
          <w:sz w:val="18"/>
          <w:szCs w:val="18"/>
          <w:lang w:val="es-419"/>
        </w:rPr>
        <w:t>finanziamento</w:t>
      </w:r>
      <w:proofErr w:type="spellEnd"/>
      <w:r w:rsidRPr="00A17D4A">
        <w:rPr>
          <w:sz w:val="18"/>
          <w:szCs w:val="18"/>
          <w:lang w:val="es-419"/>
        </w:rPr>
        <w:t xml:space="preserve"> e di </w:t>
      </w:r>
      <w:proofErr w:type="spellStart"/>
      <w:r w:rsidRPr="00A17D4A">
        <w:rPr>
          <w:sz w:val="18"/>
          <w:szCs w:val="18"/>
          <w:lang w:val="es-419"/>
        </w:rPr>
        <w:t>assistenza</w:t>
      </w:r>
      <w:proofErr w:type="spellEnd"/>
      <w:r w:rsidRPr="00A17D4A">
        <w:rPr>
          <w:sz w:val="18"/>
          <w:szCs w:val="18"/>
          <w:lang w:val="es-419"/>
        </w:rPr>
        <w:t xml:space="preserve">. </w:t>
      </w:r>
    </w:p>
    <w:p w14:paraId="0248F129" w14:textId="77777777" w:rsidR="00A17D4A" w:rsidRPr="00A17D4A" w:rsidRDefault="00A17D4A" w:rsidP="00A17D4A">
      <w:pPr>
        <w:spacing w:line="276" w:lineRule="auto"/>
        <w:rPr>
          <w:sz w:val="18"/>
          <w:szCs w:val="18"/>
          <w:lang w:val="es-419"/>
        </w:rPr>
      </w:pPr>
      <w:proofErr w:type="spellStart"/>
      <w:r w:rsidRPr="00A17D4A">
        <w:rPr>
          <w:b/>
          <w:bCs/>
          <w:i/>
          <w:iCs/>
          <w:sz w:val="18"/>
          <w:szCs w:val="18"/>
          <w:lang w:val="es-419"/>
        </w:rPr>
        <w:t>Numeri</w:t>
      </w:r>
      <w:proofErr w:type="spellEnd"/>
      <w:r w:rsidRPr="00A17D4A">
        <w:rPr>
          <w:b/>
          <w:bCs/>
          <w:i/>
          <w:iCs/>
          <w:sz w:val="18"/>
          <w:szCs w:val="18"/>
          <w:lang w:val="es-419"/>
        </w:rPr>
        <w:t xml:space="preserve"> </w:t>
      </w:r>
      <w:proofErr w:type="spellStart"/>
      <w:r w:rsidRPr="00A17D4A">
        <w:rPr>
          <w:b/>
          <w:bCs/>
          <w:i/>
          <w:iCs/>
          <w:sz w:val="18"/>
          <w:szCs w:val="18"/>
          <w:lang w:val="es-419"/>
        </w:rPr>
        <w:t>chiave</w:t>
      </w:r>
      <w:proofErr w:type="spellEnd"/>
      <w:r w:rsidRPr="00A17D4A">
        <w:rPr>
          <w:b/>
          <w:bCs/>
          <w:i/>
          <w:iCs/>
          <w:sz w:val="18"/>
          <w:szCs w:val="18"/>
          <w:lang w:val="es-419"/>
        </w:rPr>
        <w:t xml:space="preserve">: </w:t>
      </w:r>
    </w:p>
    <w:p w14:paraId="435871F5" w14:textId="77777777" w:rsidR="00A17D4A" w:rsidRPr="00A17D4A" w:rsidRDefault="00A17D4A" w:rsidP="00A17D4A">
      <w:pPr>
        <w:spacing w:line="276" w:lineRule="auto"/>
        <w:rPr>
          <w:sz w:val="18"/>
          <w:szCs w:val="18"/>
          <w:lang w:val="es-419"/>
        </w:rPr>
      </w:pPr>
      <w:r w:rsidRPr="00A17D4A">
        <w:rPr>
          <w:i/>
          <w:iCs/>
          <w:sz w:val="18"/>
          <w:szCs w:val="18"/>
          <w:lang w:val="es-419"/>
        </w:rPr>
        <w:t xml:space="preserve">9.450 </w:t>
      </w:r>
      <w:proofErr w:type="spellStart"/>
      <w:r w:rsidRPr="00A17D4A">
        <w:rPr>
          <w:i/>
          <w:iCs/>
          <w:sz w:val="18"/>
          <w:szCs w:val="18"/>
          <w:lang w:val="es-419"/>
        </w:rPr>
        <w:t>dipendenti</w:t>
      </w:r>
      <w:proofErr w:type="spellEnd"/>
      <w:r w:rsidRPr="00A17D4A">
        <w:rPr>
          <w:i/>
          <w:iCs/>
          <w:sz w:val="18"/>
          <w:szCs w:val="18"/>
          <w:lang w:val="es-419"/>
        </w:rPr>
        <w:t xml:space="preserve"> nel mondo </w:t>
      </w:r>
    </w:p>
    <w:p w14:paraId="3318A976" w14:textId="77777777" w:rsidR="00A17D4A" w:rsidRPr="00A17D4A" w:rsidRDefault="00A17D4A" w:rsidP="00A17D4A">
      <w:pPr>
        <w:spacing w:line="276" w:lineRule="auto"/>
        <w:rPr>
          <w:sz w:val="18"/>
          <w:szCs w:val="18"/>
          <w:lang w:val="es-419"/>
        </w:rPr>
      </w:pPr>
      <w:r w:rsidRPr="00A17D4A">
        <w:rPr>
          <w:i/>
          <w:iCs/>
          <w:sz w:val="18"/>
          <w:szCs w:val="18"/>
          <w:lang w:val="es-419"/>
        </w:rPr>
        <w:t xml:space="preserve">4 </w:t>
      </w:r>
      <w:proofErr w:type="spellStart"/>
      <w:r w:rsidRPr="00A17D4A">
        <w:rPr>
          <w:i/>
          <w:iCs/>
          <w:sz w:val="18"/>
          <w:szCs w:val="18"/>
          <w:lang w:val="es-419"/>
        </w:rPr>
        <w:t>stabilimenti</w:t>
      </w:r>
      <w:proofErr w:type="spellEnd"/>
      <w:r w:rsidRPr="00A17D4A">
        <w:rPr>
          <w:i/>
          <w:iCs/>
          <w:sz w:val="18"/>
          <w:szCs w:val="18"/>
          <w:lang w:val="es-419"/>
        </w:rPr>
        <w:t xml:space="preserve"> di </w:t>
      </w:r>
      <w:proofErr w:type="spellStart"/>
      <w:r w:rsidRPr="00A17D4A">
        <w:rPr>
          <w:i/>
          <w:iCs/>
          <w:sz w:val="18"/>
          <w:szCs w:val="18"/>
          <w:lang w:val="es-419"/>
        </w:rPr>
        <w:t>produzione</w:t>
      </w:r>
      <w:proofErr w:type="spellEnd"/>
      <w:r w:rsidRPr="00A17D4A">
        <w:rPr>
          <w:i/>
          <w:iCs/>
          <w:sz w:val="18"/>
          <w:szCs w:val="18"/>
          <w:lang w:val="es-419"/>
        </w:rPr>
        <w:t xml:space="preserve"> in Francia </w:t>
      </w:r>
    </w:p>
    <w:p w14:paraId="5429DC19" w14:textId="77777777" w:rsidR="00A17D4A" w:rsidRPr="00A17D4A" w:rsidRDefault="00A17D4A" w:rsidP="00A17D4A">
      <w:pPr>
        <w:spacing w:line="276" w:lineRule="auto"/>
        <w:rPr>
          <w:sz w:val="18"/>
          <w:szCs w:val="18"/>
          <w:lang w:val="fr-FR"/>
        </w:rPr>
      </w:pPr>
      <w:r w:rsidRPr="00A17D4A">
        <w:rPr>
          <w:i/>
          <w:iCs/>
          <w:sz w:val="18"/>
          <w:szCs w:val="18"/>
          <w:lang w:val="fr-FR"/>
        </w:rPr>
        <w:t xml:space="preserve">1.400 </w:t>
      </w:r>
      <w:proofErr w:type="spellStart"/>
      <w:r w:rsidRPr="00A17D4A">
        <w:rPr>
          <w:i/>
          <w:iCs/>
          <w:sz w:val="18"/>
          <w:szCs w:val="18"/>
          <w:lang w:val="fr-FR"/>
        </w:rPr>
        <w:t>punti</w:t>
      </w:r>
      <w:proofErr w:type="spellEnd"/>
      <w:r w:rsidRPr="00A17D4A">
        <w:rPr>
          <w:i/>
          <w:iCs/>
          <w:sz w:val="18"/>
          <w:szCs w:val="18"/>
          <w:lang w:val="fr-FR"/>
        </w:rPr>
        <w:t xml:space="preserve"> </w:t>
      </w:r>
      <w:proofErr w:type="spellStart"/>
      <w:r w:rsidRPr="00A17D4A">
        <w:rPr>
          <w:i/>
          <w:iCs/>
          <w:sz w:val="18"/>
          <w:szCs w:val="18"/>
          <w:lang w:val="fr-FR"/>
        </w:rPr>
        <w:t>vendita</w:t>
      </w:r>
      <w:proofErr w:type="spellEnd"/>
      <w:r w:rsidRPr="00A17D4A">
        <w:rPr>
          <w:i/>
          <w:iCs/>
          <w:sz w:val="18"/>
          <w:szCs w:val="18"/>
          <w:lang w:val="fr-FR"/>
        </w:rPr>
        <w:t xml:space="preserve"> e </w:t>
      </w:r>
      <w:proofErr w:type="spellStart"/>
      <w:r w:rsidRPr="00A17D4A">
        <w:rPr>
          <w:i/>
          <w:iCs/>
          <w:sz w:val="18"/>
          <w:szCs w:val="18"/>
          <w:lang w:val="fr-FR"/>
        </w:rPr>
        <w:t>assistenza</w:t>
      </w:r>
      <w:proofErr w:type="spellEnd"/>
      <w:r w:rsidRPr="00A17D4A">
        <w:rPr>
          <w:i/>
          <w:iCs/>
          <w:sz w:val="18"/>
          <w:szCs w:val="18"/>
          <w:lang w:val="fr-FR"/>
        </w:rPr>
        <w:t xml:space="preserve"> </w:t>
      </w:r>
    </w:p>
    <w:p w14:paraId="09DE48B2" w14:textId="64ED88D1" w:rsidR="00702992" w:rsidRPr="00460619" w:rsidRDefault="00A17D4A" w:rsidP="00A17D4A">
      <w:pPr>
        <w:spacing w:line="276" w:lineRule="auto"/>
        <w:rPr>
          <w:sz w:val="18"/>
          <w:szCs w:val="18"/>
        </w:rPr>
      </w:pPr>
      <w:r w:rsidRPr="00A17D4A">
        <w:rPr>
          <w:i/>
          <w:iCs/>
          <w:sz w:val="18"/>
          <w:szCs w:val="18"/>
          <w:lang w:val="fr-FR"/>
        </w:rPr>
        <w:t xml:space="preserve">59.000 </w:t>
      </w:r>
      <w:proofErr w:type="spellStart"/>
      <w:r w:rsidRPr="00A17D4A">
        <w:rPr>
          <w:i/>
          <w:iCs/>
          <w:sz w:val="18"/>
          <w:szCs w:val="18"/>
          <w:lang w:val="fr-FR"/>
        </w:rPr>
        <w:t>veicoli</w:t>
      </w:r>
      <w:proofErr w:type="spellEnd"/>
      <w:r w:rsidRPr="00A17D4A">
        <w:rPr>
          <w:i/>
          <w:iCs/>
          <w:sz w:val="18"/>
          <w:szCs w:val="18"/>
          <w:lang w:val="fr-FR"/>
        </w:rPr>
        <w:t xml:space="preserve"> </w:t>
      </w:r>
      <w:proofErr w:type="spellStart"/>
      <w:r w:rsidRPr="00A17D4A">
        <w:rPr>
          <w:i/>
          <w:iCs/>
          <w:sz w:val="18"/>
          <w:szCs w:val="18"/>
          <w:lang w:val="fr-FR"/>
        </w:rPr>
        <w:t>venduti</w:t>
      </w:r>
      <w:proofErr w:type="spellEnd"/>
      <w:r w:rsidRPr="00A17D4A">
        <w:rPr>
          <w:i/>
          <w:iCs/>
          <w:sz w:val="18"/>
          <w:szCs w:val="18"/>
          <w:lang w:val="fr-FR"/>
        </w:rPr>
        <w:t xml:space="preserve"> </w:t>
      </w:r>
      <w:proofErr w:type="spellStart"/>
      <w:r w:rsidRPr="00A17D4A">
        <w:rPr>
          <w:i/>
          <w:iCs/>
          <w:sz w:val="18"/>
          <w:szCs w:val="18"/>
          <w:lang w:val="fr-FR"/>
        </w:rPr>
        <w:t>nel</w:t>
      </w:r>
      <w:proofErr w:type="spellEnd"/>
      <w:r w:rsidRPr="00A17D4A">
        <w:rPr>
          <w:i/>
          <w:iCs/>
          <w:sz w:val="18"/>
          <w:szCs w:val="18"/>
          <w:lang w:val="fr-FR"/>
        </w:rPr>
        <w:t xml:space="preserve"> 2022</w:t>
      </w:r>
    </w:p>
    <w:sectPr w:rsidR="00702992" w:rsidRPr="00460619" w:rsidSect="00515FBF">
      <w:footerReference w:type="default" r:id="rId10"/>
      <w:footerReference w:type="first" r:id="rId11"/>
      <w:pgSz w:w="11906" w:h="16838" w:code="9"/>
      <w:pgMar w:top="1701" w:right="1418" w:bottom="851" w:left="1985" w:header="851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704AD6C" w14:textId="77777777" w:rsidR="00FD440E" w:rsidRDefault="00FD440E" w:rsidP="00D41A34">
      <w:r>
        <w:separator/>
      </w:r>
    </w:p>
  </w:endnote>
  <w:endnote w:type="continuationSeparator" w:id="0">
    <w:p w14:paraId="401FA494" w14:textId="77777777" w:rsidR="00FD440E" w:rsidRDefault="00FD440E" w:rsidP="00D41A34">
      <w:r>
        <w:continuationSeparator/>
      </w:r>
    </w:p>
  </w:endnote>
  <w:endnote w:type="continuationNotice" w:id="1">
    <w:p w14:paraId="381E9A26" w14:textId="77777777" w:rsidR="00FD440E" w:rsidRDefault="00FD440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altName w:val="Arial"/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PGothic">
    <w:altName w:val="ＭＳ Ｐゴシック"/>
    <w:panose1 w:val="020B0600070205080204"/>
    <w:charset w:val="80"/>
    <w:family w:val="swiss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3CDA1E0" w14:textId="0ED32B37" w:rsidR="00857484" w:rsidRPr="00D41A34" w:rsidRDefault="00857484" w:rsidP="00756A7B">
    <w:pPr>
      <w:pStyle w:val="Footer"/>
      <w:ind w:left="-1020"/>
      <w:rPr>
        <w:bCs/>
      </w:rPr>
    </w:pPr>
    <w:r>
      <w:fldChar w:fldCharType="begin"/>
    </w:r>
    <w:r>
      <w:instrText xml:space="preserve"> If </w:instrText>
    </w:r>
    <w:r>
      <w:fldChar w:fldCharType="begin"/>
    </w:r>
    <w:r>
      <w:instrText xml:space="preserve"> PAGE </w:instrText>
    </w:r>
    <w:r>
      <w:fldChar w:fldCharType="separate"/>
    </w:r>
    <w:r w:rsidR="001B118C">
      <w:rPr>
        <w:noProof/>
      </w:rPr>
      <w:instrText>3</w:instrText>
    </w:r>
    <w:r>
      <w:fldChar w:fldCharType="end"/>
    </w:r>
    <w:r>
      <w:instrText xml:space="preserve"> = </w:instrText>
    </w:r>
    <w:r>
      <w:fldChar w:fldCharType="begin"/>
    </w:r>
    <w:r>
      <w:instrText xml:space="preserve"> NUMPAGES </w:instrText>
    </w:r>
    <w:r>
      <w:fldChar w:fldCharType="separate"/>
    </w:r>
    <w:r w:rsidR="001B118C">
      <w:rPr>
        <w:noProof/>
      </w:rPr>
      <w:instrText>3</w:instrText>
    </w:r>
    <w:r>
      <w:fldChar w:fldCharType="end"/>
    </w:r>
    <w:r>
      <w:instrText>"</w:instrText>
    </w:r>
    <w:r w:rsidRPr="00D41A34">
      <w:instrText>renault-trucks.com</w:instrText>
    </w:r>
    <w:r>
      <w:instrText xml:space="preserve">" "" </w:instrText>
    </w:r>
    <w:r w:rsidR="001B118C">
      <w:fldChar w:fldCharType="separate"/>
    </w:r>
    <w:r w:rsidR="001B118C" w:rsidRPr="00D41A34">
      <w:rPr>
        <w:noProof/>
      </w:rPr>
      <w:t>renault-trucks.com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28B2613" w14:textId="77777777" w:rsidR="00797F40" w:rsidRPr="00D41A34" w:rsidRDefault="00797F40" w:rsidP="00D41A34">
    <w:pPr>
      <w:pStyle w:val="Footer"/>
      <w:ind w:left="-1020"/>
      <w:rPr>
        <w:bCs/>
      </w:rPr>
    </w:pPr>
    <w:r>
      <w:t>renault-trucks.com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7484387" w14:textId="77777777" w:rsidR="00FD440E" w:rsidRPr="00F00D7B" w:rsidRDefault="00FD440E" w:rsidP="00D41A34">
      <w:pPr>
        <w:rPr>
          <w:sz w:val="14"/>
          <w:szCs w:val="14"/>
        </w:rPr>
      </w:pPr>
    </w:p>
  </w:footnote>
  <w:footnote w:type="continuationSeparator" w:id="0">
    <w:p w14:paraId="673FF541" w14:textId="77777777" w:rsidR="00FD440E" w:rsidRDefault="00FD440E" w:rsidP="00D41A34">
      <w:r>
        <w:continuationSeparator/>
      </w:r>
    </w:p>
  </w:footnote>
  <w:footnote w:type="continuationNotice" w:id="1">
    <w:p w14:paraId="63E90860" w14:textId="77777777" w:rsidR="00FD440E" w:rsidRDefault="00FD440E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C"/>
    <w:multiLevelType w:val="singleLevel"/>
    <w:tmpl w:val="FF4EE44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2A9CF8E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FE000222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9FA209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70141DD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92E2CF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F3C95A6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D9ADF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5F259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8661BE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00C0B14"/>
    <w:multiLevelType w:val="hybridMultilevel"/>
    <w:tmpl w:val="752A3FF4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8943AA7"/>
    <w:multiLevelType w:val="hybridMultilevel"/>
    <w:tmpl w:val="00F63084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  <w:u w:color="D9DADB" w:themeColor="accent6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BF976F6"/>
    <w:multiLevelType w:val="multilevel"/>
    <w:tmpl w:val="92DA4D42"/>
    <w:lvl w:ilvl="0">
      <w:start w:val="1"/>
      <w:numFmt w:val="bullet"/>
      <w:pStyle w:val="RTBulletPoint"/>
      <w:lvlText w:val=""/>
      <w:lvlJc w:val="left"/>
      <w:pPr>
        <w:ind w:left="170" w:hanging="170"/>
      </w:pPr>
      <w:rPr>
        <w:rFonts w:ascii="Symbol" w:hAnsi="Symbol" w:hint="default"/>
      </w:rPr>
    </w:lvl>
    <w:lvl w:ilvl="1">
      <w:start w:val="1"/>
      <w:numFmt w:val="bullet"/>
      <w:lvlText w:val=""/>
      <w:lvlJc w:val="left"/>
      <w:pPr>
        <w:ind w:left="170" w:hanging="17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70" w:hanging="17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70" w:hanging="17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170" w:hanging="17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170" w:hanging="17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170" w:hanging="17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170" w:hanging="170"/>
      </w:pPr>
      <w:rPr>
        <w:rFonts w:ascii="Symbol" w:hAnsi="Symbol" w:hint="default"/>
      </w:rPr>
    </w:lvl>
  </w:abstractNum>
  <w:abstractNum w:abstractNumId="13" w15:restartNumberingAfterBreak="0">
    <w:nsid w:val="0C37500A"/>
    <w:multiLevelType w:val="hybridMultilevel"/>
    <w:tmpl w:val="740A1C6A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02E5631"/>
    <w:multiLevelType w:val="hybridMultilevel"/>
    <w:tmpl w:val="A262063E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5" w15:restartNumberingAfterBreak="0">
    <w:nsid w:val="124F0CE5"/>
    <w:multiLevelType w:val="hybridMultilevel"/>
    <w:tmpl w:val="64965C80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3597AA0"/>
    <w:multiLevelType w:val="multilevel"/>
    <w:tmpl w:val="4EC2BD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17C6322B"/>
    <w:multiLevelType w:val="hybridMultilevel"/>
    <w:tmpl w:val="8D289D64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D226100"/>
    <w:multiLevelType w:val="hybridMultilevel"/>
    <w:tmpl w:val="F43AE98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40C0C4C"/>
    <w:multiLevelType w:val="hybridMultilevel"/>
    <w:tmpl w:val="E084C8F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5A90ECD"/>
    <w:multiLevelType w:val="hybridMultilevel"/>
    <w:tmpl w:val="FAA416E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B632A7B"/>
    <w:multiLevelType w:val="hybridMultilevel"/>
    <w:tmpl w:val="7E561B68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3A4579F"/>
    <w:multiLevelType w:val="hybridMultilevel"/>
    <w:tmpl w:val="2504715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0CC0643"/>
    <w:multiLevelType w:val="hybridMultilevel"/>
    <w:tmpl w:val="321A9E6C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  <w:u w:color="D9DADB" w:themeColor="accent6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E60A00"/>
    <w:multiLevelType w:val="hybridMultilevel"/>
    <w:tmpl w:val="8F0C65D0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  <w:u w:color="D9DADB" w:themeColor="accent6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9102ED1"/>
    <w:multiLevelType w:val="hybridMultilevel"/>
    <w:tmpl w:val="4B0A206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A1E1A88"/>
    <w:multiLevelType w:val="hybridMultilevel"/>
    <w:tmpl w:val="9E7C8C50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D254E86"/>
    <w:multiLevelType w:val="hybridMultilevel"/>
    <w:tmpl w:val="EDC8AEB4"/>
    <w:lvl w:ilvl="0" w:tplc="C5D885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C00000"/>
        <w:u w:color="D9DADB" w:themeColor="accent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2BF370A"/>
    <w:multiLevelType w:val="hybridMultilevel"/>
    <w:tmpl w:val="688C4D1C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AC87EAC"/>
    <w:multiLevelType w:val="hybridMultilevel"/>
    <w:tmpl w:val="6D2CAEB6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E744E54"/>
    <w:multiLevelType w:val="hybridMultilevel"/>
    <w:tmpl w:val="6AAE35BA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5E826104"/>
    <w:multiLevelType w:val="multilevel"/>
    <w:tmpl w:val="20F842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61FF4774"/>
    <w:multiLevelType w:val="hybridMultilevel"/>
    <w:tmpl w:val="B7CC89E8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49C0381"/>
    <w:multiLevelType w:val="hybridMultilevel"/>
    <w:tmpl w:val="16A8AD7C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E811579"/>
    <w:multiLevelType w:val="hybridMultilevel"/>
    <w:tmpl w:val="9CB41296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401229E"/>
    <w:multiLevelType w:val="hybridMultilevel"/>
    <w:tmpl w:val="98AA3B08"/>
    <w:lvl w:ilvl="0" w:tplc="9A809A9E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  <w:color w:val="C00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52F5676"/>
    <w:multiLevelType w:val="hybridMultilevel"/>
    <w:tmpl w:val="19E6DAF4"/>
    <w:lvl w:ilvl="0" w:tplc="516296D6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EB946B9"/>
    <w:multiLevelType w:val="hybridMultilevel"/>
    <w:tmpl w:val="B096097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49363643">
    <w:abstractNumId w:val="8"/>
  </w:num>
  <w:num w:numId="2" w16cid:durableId="1601139815">
    <w:abstractNumId w:val="3"/>
  </w:num>
  <w:num w:numId="3" w16cid:durableId="89395000">
    <w:abstractNumId w:val="2"/>
  </w:num>
  <w:num w:numId="4" w16cid:durableId="1767845366">
    <w:abstractNumId w:val="1"/>
  </w:num>
  <w:num w:numId="5" w16cid:durableId="1456680861">
    <w:abstractNumId w:val="0"/>
  </w:num>
  <w:num w:numId="6" w16cid:durableId="737900387">
    <w:abstractNumId w:val="9"/>
  </w:num>
  <w:num w:numId="7" w16cid:durableId="1947303855">
    <w:abstractNumId w:val="7"/>
  </w:num>
  <w:num w:numId="8" w16cid:durableId="1833984139">
    <w:abstractNumId w:val="6"/>
  </w:num>
  <w:num w:numId="9" w16cid:durableId="742263037">
    <w:abstractNumId w:val="5"/>
  </w:num>
  <w:num w:numId="10" w16cid:durableId="514924968">
    <w:abstractNumId w:val="4"/>
  </w:num>
  <w:num w:numId="11" w16cid:durableId="1559440747">
    <w:abstractNumId w:val="12"/>
  </w:num>
  <w:num w:numId="12" w16cid:durableId="599603909">
    <w:abstractNumId w:val="29"/>
  </w:num>
  <w:num w:numId="13" w16cid:durableId="1408378821">
    <w:abstractNumId w:val="33"/>
  </w:num>
  <w:num w:numId="14" w16cid:durableId="433094607">
    <w:abstractNumId w:val="10"/>
  </w:num>
  <w:num w:numId="15" w16cid:durableId="684862667">
    <w:abstractNumId w:val="17"/>
  </w:num>
  <w:num w:numId="16" w16cid:durableId="1897667845">
    <w:abstractNumId w:val="34"/>
  </w:num>
  <w:num w:numId="17" w16cid:durableId="1354963800">
    <w:abstractNumId w:val="20"/>
  </w:num>
  <w:num w:numId="18" w16cid:durableId="489298255">
    <w:abstractNumId w:val="18"/>
  </w:num>
  <w:num w:numId="19" w16cid:durableId="2025128697">
    <w:abstractNumId w:val="21"/>
  </w:num>
  <w:num w:numId="20" w16cid:durableId="1404572269">
    <w:abstractNumId w:val="31"/>
  </w:num>
  <w:num w:numId="21" w16cid:durableId="144902011">
    <w:abstractNumId w:val="16"/>
  </w:num>
  <w:num w:numId="22" w16cid:durableId="1485850947">
    <w:abstractNumId w:val="26"/>
  </w:num>
  <w:num w:numId="23" w16cid:durableId="1574973947">
    <w:abstractNumId w:val="36"/>
  </w:num>
  <w:num w:numId="24" w16cid:durableId="1339238049">
    <w:abstractNumId w:val="25"/>
  </w:num>
  <w:num w:numId="25" w16cid:durableId="1486126313">
    <w:abstractNumId w:val="27"/>
  </w:num>
  <w:num w:numId="26" w16cid:durableId="1917858363">
    <w:abstractNumId w:val="22"/>
  </w:num>
  <w:num w:numId="27" w16cid:durableId="2012759837">
    <w:abstractNumId w:val="13"/>
  </w:num>
  <w:num w:numId="28" w16cid:durableId="1123382506">
    <w:abstractNumId w:val="37"/>
  </w:num>
  <w:num w:numId="29" w16cid:durableId="818033483">
    <w:abstractNumId w:val="14"/>
  </w:num>
  <w:num w:numId="30" w16cid:durableId="922689550">
    <w:abstractNumId w:val="30"/>
  </w:num>
  <w:num w:numId="31" w16cid:durableId="512453570">
    <w:abstractNumId w:val="28"/>
  </w:num>
  <w:num w:numId="32" w16cid:durableId="1529755483">
    <w:abstractNumId w:val="32"/>
  </w:num>
  <w:num w:numId="33" w16cid:durableId="1919635201">
    <w:abstractNumId w:val="15"/>
  </w:num>
  <w:num w:numId="34" w16cid:durableId="1473058975">
    <w:abstractNumId w:val="24"/>
  </w:num>
  <w:num w:numId="35" w16cid:durableId="1537235143">
    <w:abstractNumId w:val="23"/>
  </w:num>
  <w:num w:numId="36" w16cid:durableId="1645624894">
    <w:abstractNumId w:val="11"/>
  </w:num>
  <w:num w:numId="37" w16cid:durableId="1733381612">
    <w:abstractNumId w:val="19"/>
  </w:num>
  <w:num w:numId="38" w16cid:durableId="601763945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attachedTemplate r:id="rId1"/>
  <w:defaultTabStop w:val="708"/>
  <w:hyphenationZone w:val="425"/>
  <w:drawingGridHorizontalSpacing w:val="110"/>
  <w:displayHorizontalDrawingGridEvery w:val="2"/>
  <w:displayVerticalDrawingGridEvery w:val="2"/>
  <w:doNotShadeFormData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0FD0"/>
    <w:rsid w:val="000012E3"/>
    <w:rsid w:val="00001726"/>
    <w:rsid w:val="000035E1"/>
    <w:rsid w:val="00004626"/>
    <w:rsid w:val="00011DB6"/>
    <w:rsid w:val="0001673C"/>
    <w:rsid w:val="000170A5"/>
    <w:rsid w:val="00022E9E"/>
    <w:rsid w:val="00023EE8"/>
    <w:rsid w:val="00027394"/>
    <w:rsid w:val="00030667"/>
    <w:rsid w:val="000308B3"/>
    <w:rsid w:val="00031933"/>
    <w:rsid w:val="00031E47"/>
    <w:rsid w:val="000321F6"/>
    <w:rsid w:val="00033941"/>
    <w:rsid w:val="00034630"/>
    <w:rsid w:val="000363E4"/>
    <w:rsid w:val="00036875"/>
    <w:rsid w:val="00037DA8"/>
    <w:rsid w:val="0004126A"/>
    <w:rsid w:val="00041ED1"/>
    <w:rsid w:val="0004514F"/>
    <w:rsid w:val="00045365"/>
    <w:rsid w:val="00045B37"/>
    <w:rsid w:val="00047810"/>
    <w:rsid w:val="00047A9E"/>
    <w:rsid w:val="000517B7"/>
    <w:rsid w:val="00052EA8"/>
    <w:rsid w:val="00053ECA"/>
    <w:rsid w:val="000552BE"/>
    <w:rsid w:val="00055B04"/>
    <w:rsid w:val="00060AD9"/>
    <w:rsid w:val="0006268C"/>
    <w:rsid w:val="000659DE"/>
    <w:rsid w:val="00067DF5"/>
    <w:rsid w:val="0007042E"/>
    <w:rsid w:val="00070B49"/>
    <w:rsid w:val="00073D55"/>
    <w:rsid w:val="00083BD6"/>
    <w:rsid w:val="000847FD"/>
    <w:rsid w:val="000848EA"/>
    <w:rsid w:val="00086615"/>
    <w:rsid w:val="00087566"/>
    <w:rsid w:val="00093FEB"/>
    <w:rsid w:val="0009693C"/>
    <w:rsid w:val="000973D7"/>
    <w:rsid w:val="000977EC"/>
    <w:rsid w:val="00097EC3"/>
    <w:rsid w:val="000A0F0A"/>
    <w:rsid w:val="000A12A6"/>
    <w:rsid w:val="000A2843"/>
    <w:rsid w:val="000A3709"/>
    <w:rsid w:val="000A47E5"/>
    <w:rsid w:val="000A4C33"/>
    <w:rsid w:val="000B20BC"/>
    <w:rsid w:val="000B421E"/>
    <w:rsid w:val="000B52F2"/>
    <w:rsid w:val="000B60D8"/>
    <w:rsid w:val="000B69E3"/>
    <w:rsid w:val="000B7326"/>
    <w:rsid w:val="000B79FA"/>
    <w:rsid w:val="000C35B1"/>
    <w:rsid w:val="000C4ACB"/>
    <w:rsid w:val="000C4B77"/>
    <w:rsid w:val="000C58FE"/>
    <w:rsid w:val="000C6B10"/>
    <w:rsid w:val="000D0895"/>
    <w:rsid w:val="000D27C3"/>
    <w:rsid w:val="000D2CA6"/>
    <w:rsid w:val="000D3247"/>
    <w:rsid w:val="000D4FBE"/>
    <w:rsid w:val="000D62B8"/>
    <w:rsid w:val="000D6A8A"/>
    <w:rsid w:val="000D787F"/>
    <w:rsid w:val="000D7F1D"/>
    <w:rsid w:val="000E17F8"/>
    <w:rsid w:val="000E277B"/>
    <w:rsid w:val="000E48FD"/>
    <w:rsid w:val="000E7AFD"/>
    <w:rsid w:val="000F1018"/>
    <w:rsid w:val="000F4D45"/>
    <w:rsid w:val="000F6108"/>
    <w:rsid w:val="0010457A"/>
    <w:rsid w:val="00104D86"/>
    <w:rsid w:val="0010545F"/>
    <w:rsid w:val="00105A10"/>
    <w:rsid w:val="0010633C"/>
    <w:rsid w:val="00106A37"/>
    <w:rsid w:val="00106FD0"/>
    <w:rsid w:val="00110417"/>
    <w:rsid w:val="00115695"/>
    <w:rsid w:val="00120274"/>
    <w:rsid w:val="0012037B"/>
    <w:rsid w:val="00120B45"/>
    <w:rsid w:val="00120DF3"/>
    <w:rsid w:val="00121ADE"/>
    <w:rsid w:val="001223DA"/>
    <w:rsid w:val="00124E7A"/>
    <w:rsid w:val="00126772"/>
    <w:rsid w:val="00131851"/>
    <w:rsid w:val="00134EEE"/>
    <w:rsid w:val="001360CE"/>
    <w:rsid w:val="00141D97"/>
    <w:rsid w:val="001429BC"/>
    <w:rsid w:val="00151643"/>
    <w:rsid w:val="0015192D"/>
    <w:rsid w:val="00153284"/>
    <w:rsid w:val="00153408"/>
    <w:rsid w:val="001560DC"/>
    <w:rsid w:val="00157150"/>
    <w:rsid w:val="001575F9"/>
    <w:rsid w:val="00160089"/>
    <w:rsid w:val="00160347"/>
    <w:rsid w:val="0016263B"/>
    <w:rsid w:val="00162730"/>
    <w:rsid w:val="00162F78"/>
    <w:rsid w:val="00163685"/>
    <w:rsid w:val="00165050"/>
    <w:rsid w:val="00165A95"/>
    <w:rsid w:val="00165EA1"/>
    <w:rsid w:val="00165F3F"/>
    <w:rsid w:val="00167BBF"/>
    <w:rsid w:val="00171B62"/>
    <w:rsid w:val="001727F6"/>
    <w:rsid w:val="001731E9"/>
    <w:rsid w:val="001744C0"/>
    <w:rsid w:val="001764A0"/>
    <w:rsid w:val="001802B7"/>
    <w:rsid w:val="001805A1"/>
    <w:rsid w:val="001809B0"/>
    <w:rsid w:val="00181976"/>
    <w:rsid w:val="0018337F"/>
    <w:rsid w:val="00184A25"/>
    <w:rsid w:val="0018500E"/>
    <w:rsid w:val="0019061B"/>
    <w:rsid w:val="0019176B"/>
    <w:rsid w:val="00196C91"/>
    <w:rsid w:val="001A3CE1"/>
    <w:rsid w:val="001B040D"/>
    <w:rsid w:val="001B110E"/>
    <w:rsid w:val="001B118C"/>
    <w:rsid w:val="001B204B"/>
    <w:rsid w:val="001B21DF"/>
    <w:rsid w:val="001B2CB7"/>
    <w:rsid w:val="001B360D"/>
    <w:rsid w:val="001B4828"/>
    <w:rsid w:val="001B591C"/>
    <w:rsid w:val="001C1CC4"/>
    <w:rsid w:val="001C52BE"/>
    <w:rsid w:val="001D0C31"/>
    <w:rsid w:val="001E5218"/>
    <w:rsid w:val="001F3EA2"/>
    <w:rsid w:val="001F4A8F"/>
    <w:rsid w:val="001F7043"/>
    <w:rsid w:val="001F730B"/>
    <w:rsid w:val="00200D3B"/>
    <w:rsid w:val="00201097"/>
    <w:rsid w:val="00201A9F"/>
    <w:rsid w:val="00203326"/>
    <w:rsid w:val="00203A31"/>
    <w:rsid w:val="002044C9"/>
    <w:rsid w:val="00207986"/>
    <w:rsid w:val="00207AD1"/>
    <w:rsid w:val="00212C75"/>
    <w:rsid w:val="0021301A"/>
    <w:rsid w:val="00213741"/>
    <w:rsid w:val="00214DFB"/>
    <w:rsid w:val="00215BC6"/>
    <w:rsid w:val="002169A3"/>
    <w:rsid w:val="00221CEE"/>
    <w:rsid w:val="00222A1E"/>
    <w:rsid w:val="00224A30"/>
    <w:rsid w:val="00224F3B"/>
    <w:rsid w:val="0022695E"/>
    <w:rsid w:val="00231D2B"/>
    <w:rsid w:val="002363AC"/>
    <w:rsid w:val="0023670B"/>
    <w:rsid w:val="00240DD1"/>
    <w:rsid w:val="00240ED5"/>
    <w:rsid w:val="00241C78"/>
    <w:rsid w:val="00246736"/>
    <w:rsid w:val="0025282C"/>
    <w:rsid w:val="002529AD"/>
    <w:rsid w:val="00252AFE"/>
    <w:rsid w:val="00252B15"/>
    <w:rsid w:val="00253784"/>
    <w:rsid w:val="0025561A"/>
    <w:rsid w:val="00261B92"/>
    <w:rsid w:val="00262B31"/>
    <w:rsid w:val="0026426D"/>
    <w:rsid w:val="00264AFD"/>
    <w:rsid w:val="002658D1"/>
    <w:rsid w:val="00265CAA"/>
    <w:rsid w:val="00265E6C"/>
    <w:rsid w:val="002673DB"/>
    <w:rsid w:val="00274260"/>
    <w:rsid w:val="0027461A"/>
    <w:rsid w:val="00274703"/>
    <w:rsid w:val="00274C4F"/>
    <w:rsid w:val="002836DD"/>
    <w:rsid w:val="00285437"/>
    <w:rsid w:val="00286193"/>
    <w:rsid w:val="0028696F"/>
    <w:rsid w:val="002906A1"/>
    <w:rsid w:val="00291E32"/>
    <w:rsid w:val="002922A5"/>
    <w:rsid w:val="00293E0C"/>
    <w:rsid w:val="00295A69"/>
    <w:rsid w:val="00296A84"/>
    <w:rsid w:val="002A036A"/>
    <w:rsid w:val="002A0614"/>
    <w:rsid w:val="002A2EE7"/>
    <w:rsid w:val="002A7EC5"/>
    <w:rsid w:val="002B2020"/>
    <w:rsid w:val="002B2951"/>
    <w:rsid w:val="002B7DE0"/>
    <w:rsid w:val="002C0DF3"/>
    <w:rsid w:val="002C27E6"/>
    <w:rsid w:val="002C27EC"/>
    <w:rsid w:val="002C3A45"/>
    <w:rsid w:val="002C508D"/>
    <w:rsid w:val="002C5428"/>
    <w:rsid w:val="002C5EF4"/>
    <w:rsid w:val="002D1A3B"/>
    <w:rsid w:val="002D206B"/>
    <w:rsid w:val="002D2828"/>
    <w:rsid w:val="002D3E97"/>
    <w:rsid w:val="002D632F"/>
    <w:rsid w:val="002D7650"/>
    <w:rsid w:val="002E0369"/>
    <w:rsid w:val="002E041A"/>
    <w:rsid w:val="002E0AEE"/>
    <w:rsid w:val="002E1643"/>
    <w:rsid w:val="002E2325"/>
    <w:rsid w:val="002E3A6B"/>
    <w:rsid w:val="002F07E0"/>
    <w:rsid w:val="002F2A64"/>
    <w:rsid w:val="002F5944"/>
    <w:rsid w:val="002F5DE8"/>
    <w:rsid w:val="00300434"/>
    <w:rsid w:val="00303478"/>
    <w:rsid w:val="00307FE8"/>
    <w:rsid w:val="00307FFE"/>
    <w:rsid w:val="00310087"/>
    <w:rsid w:val="0031195B"/>
    <w:rsid w:val="003152B6"/>
    <w:rsid w:val="00315878"/>
    <w:rsid w:val="00315DAD"/>
    <w:rsid w:val="003164DA"/>
    <w:rsid w:val="0031748D"/>
    <w:rsid w:val="0031790C"/>
    <w:rsid w:val="003221FE"/>
    <w:rsid w:val="003241BA"/>
    <w:rsid w:val="00326451"/>
    <w:rsid w:val="003359E8"/>
    <w:rsid w:val="00335A41"/>
    <w:rsid w:val="00337986"/>
    <w:rsid w:val="00343486"/>
    <w:rsid w:val="00345071"/>
    <w:rsid w:val="0034548E"/>
    <w:rsid w:val="00346E11"/>
    <w:rsid w:val="0034759A"/>
    <w:rsid w:val="0035007B"/>
    <w:rsid w:val="00355FF0"/>
    <w:rsid w:val="003565D8"/>
    <w:rsid w:val="003614CC"/>
    <w:rsid w:val="003622C0"/>
    <w:rsid w:val="00371F6F"/>
    <w:rsid w:val="00372F00"/>
    <w:rsid w:val="003740A1"/>
    <w:rsid w:val="003814CF"/>
    <w:rsid w:val="0038155F"/>
    <w:rsid w:val="00381FB5"/>
    <w:rsid w:val="00384BD7"/>
    <w:rsid w:val="00385B53"/>
    <w:rsid w:val="003861D3"/>
    <w:rsid w:val="0038642A"/>
    <w:rsid w:val="003864AD"/>
    <w:rsid w:val="003878A2"/>
    <w:rsid w:val="00390812"/>
    <w:rsid w:val="00390B50"/>
    <w:rsid w:val="003933FC"/>
    <w:rsid w:val="003944DA"/>
    <w:rsid w:val="003A19F8"/>
    <w:rsid w:val="003A2300"/>
    <w:rsid w:val="003A2449"/>
    <w:rsid w:val="003A264A"/>
    <w:rsid w:val="003A2DC9"/>
    <w:rsid w:val="003A4501"/>
    <w:rsid w:val="003A4AD9"/>
    <w:rsid w:val="003A4B9A"/>
    <w:rsid w:val="003A5574"/>
    <w:rsid w:val="003A5FCB"/>
    <w:rsid w:val="003A6F41"/>
    <w:rsid w:val="003B0F76"/>
    <w:rsid w:val="003B0FB1"/>
    <w:rsid w:val="003B470A"/>
    <w:rsid w:val="003B6BAE"/>
    <w:rsid w:val="003B7517"/>
    <w:rsid w:val="003B7C78"/>
    <w:rsid w:val="003B7D14"/>
    <w:rsid w:val="003C0AF9"/>
    <w:rsid w:val="003C0C45"/>
    <w:rsid w:val="003C6DA4"/>
    <w:rsid w:val="003C7B40"/>
    <w:rsid w:val="003D02E6"/>
    <w:rsid w:val="003D1883"/>
    <w:rsid w:val="003D21A0"/>
    <w:rsid w:val="003D4FE7"/>
    <w:rsid w:val="003D735B"/>
    <w:rsid w:val="003D762A"/>
    <w:rsid w:val="003E1056"/>
    <w:rsid w:val="003E24EF"/>
    <w:rsid w:val="003E2A9B"/>
    <w:rsid w:val="003E466D"/>
    <w:rsid w:val="003E68CC"/>
    <w:rsid w:val="003E6A2E"/>
    <w:rsid w:val="003E6B7D"/>
    <w:rsid w:val="003E78A4"/>
    <w:rsid w:val="003F66A8"/>
    <w:rsid w:val="00401DD9"/>
    <w:rsid w:val="004022B4"/>
    <w:rsid w:val="00402B21"/>
    <w:rsid w:val="00404657"/>
    <w:rsid w:val="00407743"/>
    <w:rsid w:val="00410EAD"/>
    <w:rsid w:val="00413716"/>
    <w:rsid w:val="0041422B"/>
    <w:rsid w:val="00414C94"/>
    <w:rsid w:val="0041610E"/>
    <w:rsid w:val="0041678B"/>
    <w:rsid w:val="00417206"/>
    <w:rsid w:val="004175D7"/>
    <w:rsid w:val="0041789C"/>
    <w:rsid w:val="004214B5"/>
    <w:rsid w:val="004247C8"/>
    <w:rsid w:val="00425677"/>
    <w:rsid w:val="00426DC4"/>
    <w:rsid w:val="00427230"/>
    <w:rsid w:val="004274B0"/>
    <w:rsid w:val="004276D0"/>
    <w:rsid w:val="004306FD"/>
    <w:rsid w:val="004324A8"/>
    <w:rsid w:val="00432DA9"/>
    <w:rsid w:val="004339A2"/>
    <w:rsid w:val="00433EDD"/>
    <w:rsid w:val="0043400B"/>
    <w:rsid w:val="004407BD"/>
    <w:rsid w:val="004411EF"/>
    <w:rsid w:val="00441D80"/>
    <w:rsid w:val="0044219E"/>
    <w:rsid w:val="004425BD"/>
    <w:rsid w:val="00446221"/>
    <w:rsid w:val="00446E8F"/>
    <w:rsid w:val="00451080"/>
    <w:rsid w:val="0045216F"/>
    <w:rsid w:val="00452974"/>
    <w:rsid w:val="00453DAA"/>
    <w:rsid w:val="004540B1"/>
    <w:rsid w:val="00460619"/>
    <w:rsid w:val="00461292"/>
    <w:rsid w:val="00461AB1"/>
    <w:rsid w:val="00462666"/>
    <w:rsid w:val="00465268"/>
    <w:rsid w:val="00466F90"/>
    <w:rsid w:val="00470F0C"/>
    <w:rsid w:val="00471881"/>
    <w:rsid w:val="004728B8"/>
    <w:rsid w:val="00474C0A"/>
    <w:rsid w:val="00476D69"/>
    <w:rsid w:val="00476E4B"/>
    <w:rsid w:val="004837C1"/>
    <w:rsid w:val="004839C6"/>
    <w:rsid w:val="00483B73"/>
    <w:rsid w:val="0049298A"/>
    <w:rsid w:val="004960F0"/>
    <w:rsid w:val="004A06BF"/>
    <w:rsid w:val="004A0FB9"/>
    <w:rsid w:val="004A1045"/>
    <w:rsid w:val="004A1ABC"/>
    <w:rsid w:val="004B0AC8"/>
    <w:rsid w:val="004B1B40"/>
    <w:rsid w:val="004C00AC"/>
    <w:rsid w:val="004C0B5E"/>
    <w:rsid w:val="004C3220"/>
    <w:rsid w:val="004C3998"/>
    <w:rsid w:val="004C7EEA"/>
    <w:rsid w:val="004D1433"/>
    <w:rsid w:val="004D187B"/>
    <w:rsid w:val="004D18D8"/>
    <w:rsid w:val="004D1DBE"/>
    <w:rsid w:val="004D584E"/>
    <w:rsid w:val="004D6210"/>
    <w:rsid w:val="004D6D7A"/>
    <w:rsid w:val="004E06CC"/>
    <w:rsid w:val="004E3968"/>
    <w:rsid w:val="004E4362"/>
    <w:rsid w:val="004F24BB"/>
    <w:rsid w:val="004F3076"/>
    <w:rsid w:val="004F6152"/>
    <w:rsid w:val="00500E28"/>
    <w:rsid w:val="005016E0"/>
    <w:rsid w:val="0050278C"/>
    <w:rsid w:val="00503F7D"/>
    <w:rsid w:val="00504338"/>
    <w:rsid w:val="00504B74"/>
    <w:rsid w:val="0051034A"/>
    <w:rsid w:val="005104FD"/>
    <w:rsid w:val="005135E9"/>
    <w:rsid w:val="0051460B"/>
    <w:rsid w:val="00514EB2"/>
    <w:rsid w:val="00515BF0"/>
    <w:rsid w:val="00515C9E"/>
    <w:rsid w:val="00515FBF"/>
    <w:rsid w:val="00520BAD"/>
    <w:rsid w:val="00521834"/>
    <w:rsid w:val="00525975"/>
    <w:rsid w:val="00526D3F"/>
    <w:rsid w:val="00527CEE"/>
    <w:rsid w:val="005301CC"/>
    <w:rsid w:val="00532ABB"/>
    <w:rsid w:val="00536D92"/>
    <w:rsid w:val="00541AB8"/>
    <w:rsid w:val="00544345"/>
    <w:rsid w:val="005453B5"/>
    <w:rsid w:val="005503E7"/>
    <w:rsid w:val="00552DA1"/>
    <w:rsid w:val="0055750A"/>
    <w:rsid w:val="005579F9"/>
    <w:rsid w:val="005607D3"/>
    <w:rsid w:val="00561910"/>
    <w:rsid w:val="005619AF"/>
    <w:rsid w:val="005619CE"/>
    <w:rsid w:val="00561BCF"/>
    <w:rsid w:val="00563FE3"/>
    <w:rsid w:val="00566E1D"/>
    <w:rsid w:val="00570436"/>
    <w:rsid w:val="005704CA"/>
    <w:rsid w:val="005732EA"/>
    <w:rsid w:val="00574572"/>
    <w:rsid w:val="0057553B"/>
    <w:rsid w:val="00582DA9"/>
    <w:rsid w:val="005876B2"/>
    <w:rsid w:val="00587C34"/>
    <w:rsid w:val="00593CAF"/>
    <w:rsid w:val="00597BE9"/>
    <w:rsid w:val="005A0C50"/>
    <w:rsid w:val="005A12FE"/>
    <w:rsid w:val="005A2E4D"/>
    <w:rsid w:val="005A3C0A"/>
    <w:rsid w:val="005A662E"/>
    <w:rsid w:val="005B10DA"/>
    <w:rsid w:val="005B4F39"/>
    <w:rsid w:val="005B710D"/>
    <w:rsid w:val="005C06B9"/>
    <w:rsid w:val="005C2762"/>
    <w:rsid w:val="005C2BD5"/>
    <w:rsid w:val="005C3CA2"/>
    <w:rsid w:val="005C4A86"/>
    <w:rsid w:val="005C62FF"/>
    <w:rsid w:val="005C775F"/>
    <w:rsid w:val="005D2053"/>
    <w:rsid w:val="005D2735"/>
    <w:rsid w:val="005D4B3E"/>
    <w:rsid w:val="005D5500"/>
    <w:rsid w:val="005D6439"/>
    <w:rsid w:val="005E3CBA"/>
    <w:rsid w:val="005E4933"/>
    <w:rsid w:val="005E49FB"/>
    <w:rsid w:val="005E58A6"/>
    <w:rsid w:val="005E6182"/>
    <w:rsid w:val="005E628D"/>
    <w:rsid w:val="005E6F1E"/>
    <w:rsid w:val="005E747E"/>
    <w:rsid w:val="005F4C07"/>
    <w:rsid w:val="005F5DDD"/>
    <w:rsid w:val="00606718"/>
    <w:rsid w:val="00606899"/>
    <w:rsid w:val="006071F8"/>
    <w:rsid w:val="0061069E"/>
    <w:rsid w:val="00612060"/>
    <w:rsid w:val="0061249C"/>
    <w:rsid w:val="00612580"/>
    <w:rsid w:val="0061265C"/>
    <w:rsid w:val="00612FF9"/>
    <w:rsid w:val="00613C36"/>
    <w:rsid w:val="006167B5"/>
    <w:rsid w:val="0061682B"/>
    <w:rsid w:val="00624DA8"/>
    <w:rsid w:val="0062599C"/>
    <w:rsid w:val="0062731C"/>
    <w:rsid w:val="0063260B"/>
    <w:rsid w:val="00634F42"/>
    <w:rsid w:val="0063501E"/>
    <w:rsid w:val="00637118"/>
    <w:rsid w:val="00637FD3"/>
    <w:rsid w:val="0064057F"/>
    <w:rsid w:val="00640844"/>
    <w:rsid w:val="00642598"/>
    <w:rsid w:val="0064315A"/>
    <w:rsid w:val="00643F01"/>
    <w:rsid w:val="00644F9B"/>
    <w:rsid w:val="00645920"/>
    <w:rsid w:val="00646166"/>
    <w:rsid w:val="006472C6"/>
    <w:rsid w:val="0065086A"/>
    <w:rsid w:val="006554B5"/>
    <w:rsid w:val="00655A10"/>
    <w:rsid w:val="00655AB5"/>
    <w:rsid w:val="0065608F"/>
    <w:rsid w:val="006563D8"/>
    <w:rsid w:val="0065647B"/>
    <w:rsid w:val="00662471"/>
    <w:rsid w:val="006643E9"/>
    <w:rsid w:val="00664674"/>
    <w:rsid w:val="006654B5"/>
    <w:rsid w:val="00665F0D"/>
    <w:rsid w:val="00670FDC"/>
    <w:rsid w:val="006716FA"/>
    <w:rsid w:val="00671A0E"/>
    <w:rsid w:val="00671B77"/>
    <w:rsid w:val="006735E5"/>
    <w:rsid w:val="00673FAF"/>
    <w:rsid w:val="006771B7"/>
    <w:rsid w:val="0068069E"/>
    <w:rsid w:val="00682310"/>
    <w:rsid w:val="00684160"/>
    <w:rsid w:val="0068671C"/>
    <w:rsid w:val="006918F5"/>
    <w:rsid w:val="006944F7"/>
    <w:rsid w:val="00694B8E"/>
    <w:rsid w:val="0069787D"/>
    <w:rsid w:val="00697FEE"/>
    <w:rsid w:val="006A27A0"/>
    <w:rsid w:val="006A4B56"/>
    <w:rsid w:val="006B455F"/>
    <w:rsid w:val="006B4E66"/>
    <w:rsid w:val="006B5779"/>
    <w:rsid w:val="006B5C7E"/>
    <w:rsid w:val="006B5D9A"/>
    <w:rsid w:val="006B5F17"/>
    <w:rsid w:val="006B5F44"/>
    <w:rsid w:val="006B7A24"/>
    <w:rsid w:val="006C0333"/>
    <w:rsid w:val="006C1D51"/>
    <w:rsid w:val="006C372A"/>
    <w:rsid w:val="006C4385"/>
    <w:rsid w:val="006C48A8"/>
    <w:rsid w:val="006C49BC"/>
    <w:rsid w:val="006C4CD1"/>
    <w:rsid w:val="006D2AB5"/>
    <w:rsid w:val="006D3F15"/>
    <w:rsid w:val="006D40A0"/>
    <w:rsid w:val="006D499E"/>
    <w:rsid w:val="006E0188"/>
    <w:rsid w:val="006E27BF"/>
    <w:rsid w:val="006E369B"/>
    <w:rsid w:val="006E5F81"/>
    <w:rsid w:val="006F078E"/>
    <w:rsid w:val="006F15E4"/>
    <w:rsid w:val="006F2030"/>
    <w:rsid w:val="00702992"/>
    <w:rsid w:val="007029A5"/>
    <w:rsid w:val="0070354A"/>
    <w:rsid w:val="00707EBC"/>
    <w:rsid w:val="00711159"/>
    <w:rsid w:val="00711308"/>
    <w:rsid w:val="007147CE"/>
    <w:rsid w:val="007148DB"/>
    <w:rsid w:val="007154A9"/>
    <w:rsid w:val="00716C5E"/>
    <w:rsid w:val="00717443"/>
    <w:rsid w:val="00723F01"/>
    <w:rsid w:val="00726A52"/>
    <w:rsid w:val="00726D1E"/>
    <w:rsid w:val="007276D2"/>
    <w:rsid w:val="007307C5"/>
    <w:rsid w:val="007331CF"/>
    <w:rsid w:val="00734E81"/>
    <w:rsid w:val="007376B2"/>
    <w:rsid w:val="00740380"/>
    <w:rsid w:val="007425BB"/>
    <w:rsid w:val="007428FE"/>
    <w:rsid w:val="007450B7"/>
    <w:rsid w:val="00750601"/>
    <w:rsid w:val="00751E22"/>
    <w:rsid w:val="00756A7B"/>
    <w:rsid w:val="00760D9F"/>
    <w:rsid w:val="00760E97"/>
    <w:rsid w:val="00764B33"/>
    <w:rsid w:val="00764DF1"/>
    <w:rsid w:val="00765184"/>
    <w:rsid w:val="007662AE"/>
    <w:rsid w:val="00766EA2"/>
    <w:rsid w:val="00766F39"/>
    <w:rsid w:val="00773AE7"/>
    <w:rsid w:val="00773AED"/>
    <w:rsid w:val="00776EBF"/>
    <w:rsid w:val="007854FF"/>
    <w:rsid w:val="00786D88"/>
    <w:rsid w:val="00791BAF"/>
    <w:rsid w:val="00791EEC"/>
    <w:rsid w:val="00793836"/>
    <w:rsid w:val="00793CD4"/>
    <w:rsid w:val="00794CE8"/>
    <w:rsid w:val="00795566"/>
    <w:rsid w:val="0079586A"/>
    <w:rsid w:val="00797391"/>
    <w:rsid w:val="00797F40"/>
    <w:rsid w:val="007A316D"/>
    <w:rsid w:val="007A33F2"/>
    <w:rsid w:val="007A3E27"/>
    <w:rsid w:val="007A4227"/>
    <w:rsid w:val="007A46E2"/>
    <w:rsid w:val="007A4F1D"/>
    <w:rsid w:val="007A51BD"/>
    <w:rsid w:val="007A57C4"/>
    <w:rsid w:val="007A6242"/>
    <w:rsid w:val="007A683A"/>
    <w:rsid w:val="007A7C06"/>
    <w:rsid w:val="007B25ED"/>
    <w:rsid w:val="007B2B53"/>
    <w:rsid w:val="007B2E72"/>
    <w:rsid w:val="007B4757"/>
    <w:rsid w:val="007B53AC"/>
    <w:rsid w:val="007C06C3"/>
    <w:rsid w:val="007C1F9E"/>
    <w:rsid w:val="007C2D04"/>
    <w:rsid w:val="007C5800"/>
    <w:rsid w:val="007C7DCB"/>
    <w:rsid w:val="007D0550"/>
    <w:rsid w:val="007D1744"/>
    <w:rsid w:val="007D2CA9"/>
    <w:rsid w:val="007D53B8"/>
    <w:rsid w:val="007D5C15"/>
    <w:rsid w:val="007D736C"/>
    <w:rsid w:val="007D7F80"/>
    <w:rsid w:val="007E1257"/>
    <w:rsid w:val="007E1EFA"/>
    <w:rsid w:val="007E317D"/>
    <w:rsid w:val="007E4D25"/>
    <w:rsid w:val="007E55CA"/>
    <w:rsid w:val="007E58CC"/>
    <w:rsid w:val="007E5D97"/>
    <w:rsid w:val="007E6C9E"/>
    <w:rsid w:val="007F10E2"/>
    <w:rsid w:val="007F13B7"/>
    <w:rsid w:val="007F1CA4"/>
    <w:rsid w:val="007F36CC"/>
    <w:rsid w:val="007F48C1"/>
    <w:rsid w:val="007F50ED"/>
    <w:rsid w:val="00800557"/>
    <w:rsid w:val="0080313B"/>
    <w:rsid w:val="00805FAA"/>
    <w:rsid w:val="008124BD"/>
    <w:rsid w:val="00812B2D"/>
    <w:rsid w:val="0081496D"/>
    <w:rsid w:val="00815B14"/>
    <w:rsid w:val="0081675C"/>
    <w:rsid w:val="00816E10"/>
    <w:rsid w:val="00822CD7"/>
    <w:rsid w:val="0082775E"/>
    <w:rsid w:val="00830482"/>
    <w:rsid w:val="008351F0"/>
    <w:rsid w:val="008354D6"/>
    <w:rsid w:val="00835BDB"/>
    <w:rsid w:val="00835CAE"/>
    <w:rsid w:val="00843019"/>
    <w:rsid w:val="00844956"/>
    <w:rsid w:val="00844B99"/>
    <w:rsid w:val="00853835"/>
    <w:rsid w:val="00854723"/>
    <w:rsid w:val="008562B8"/>
    <w:rsid w:val="0085633D"/>
    <w:rsid w:val="00857484"/>
    <w:rsid w:val="00857CBC"/>
    <w:rsid w:val="008601F6"/>
    <w:rsid w:val="0086054B"/>
    <w:rsid w:val="008606BA"/>
    <w:rsid w:val="00860E8A"/>
    <w:rsid w:val="008637B4"/>
    <w:rsid w:val="00863979"/>
    <w:rsid w:val="00864405"/>
    <w:rsid w:val="008654DE"/>
    <w:rsid w:val="00867C52"/>
    <w:rsid w:val="00867F43"/>
    <w:rsid w:val="0087188D"/>
    <w:rsid w:val="008728A8"/>
    <w:rsid w:val="00872AA9"/>
    <w:rsid w:val="00874F7C"/>
    <w:rsid w:val="00877117"/>
    <w:rsid w:val="008800F4"/>
    <w:rsid w:val="0088139A"/>
    <w:rsid w:val="00882790"/>
    <w:rsid w:val="00882CBC"/>
    <w:rsid w:val="00886770"/>
    <w:rsid w:val="00890824"/>
    <w:rsid w:val="0089532C"/>
    <w:rsid w:val="00895D1B"/>
    <w:rsid w:val="008960D8"/>
    <w:rsid w:val="008A416E"/>
    <w:rsid w:val="008A4F41"/>
    <w:rsid w:val="008A54A8"/>
    <w:rsid w:val="008A6026"/>
    <w:rsid w:val="008B6EA5"/>
    <w:rsid w:val="008C190E"/>
    <w:rsid w:val="008C33E4"/>
    <w:rsid w:val="008C432F"/>
    <w:rsid w:val="008C4C70"/>
    <w:rsid w:val="008C5CD5"/>
    <w:rsid w:val="008C65CE"/>
    <w:rsid w:val="008C6A90"/>
    <w:rsid w:val="008D0FCC"/>
    <w:rsid w:val="008D101E"/>
    <w:rsid w:val="008D18F5"/>
    <w:rsid w:val="008D337B"/>
    <w:rsid w:val="008D6464"/>
    <w:rsid w:val="008D7C5E"/>
    <w:rsid w:val="008E012B"/>
    <w:rsid w:val="008F0F07"/>
    <w:rsid w:val="008F1EBF"/>
    <w:rsid w:val="008F2211"/>
    <w:rsid w:val="008F2A13"/>
    <w:rsid w:val="008F3011"/>
    <w:rsid w:val="008F371E"/>
    <w:rsid w:val="008F39E1"/>
    <w:rsid w:val="008F3AF5"/>
    <w:rsid w:val="008F614F"/>
    <w:rsid w:val="008F6696"/>
    <w:rsid w:val="008F7C7B"/>
    <w:rsid w:val="00903100"/>
    <w:rsid w:val="00906170"/>
    <w:rsid w:val="009133E4"/>
    <w:rsid w:val="0091499F"/>
    <w:rsid w:val="00916E42"/>
    <w:rsid w:val="00921115"/>
    <w:rsid w:val="00921B7B"/>
    <w:rsid w:val="009305A5"/>
    <w:rsid w:val="00932AF5"/>
    <w:rsid w:val="00932C48"/>
    <w:rsid w:val="00935EDE"/>
    <w:rsid w:val="009436E4"/>
    <w:rsid w:val="009456C2"/>
    <w:rsid w:val="00947DFE"/>
    <w:rsid w:val="009518B4"/>
    <w:rsid w:val="00951E4D"/>
    <w:rsid w:val="00953251"/>
    <w:rsid w:val="00957454"/>
    <w:rsid w:val="00960695"/>
    <w:rsid w:val="009614AE"/>
    <w:rsid w:val="009656A9"/>
    <w:rsid w:val="00965D2E"/>
    <w:rsid w:val="00966D6D"/>
    <w:rsid w:val="009779BF"/>
    <w:rsid w:val="00980D6B"/>
    <w:rsid w:val="009829C1"/>
    <w:rsid w:val="00983017"/>
    <w:rsid w:val="009853AB"/>
    <w:rsid w:val="00990E0E"/>
    <w:rsid w:val="009934B5"/>
    <w:rsid w:val="0099367B"/>
    <w:rsid w:val="00993BB2"/>
    <w:rsid w:val="00995EF0"/>
    <w:rsid w:val="009968C5"/>
    <w:rsid w:val="009A0480"/>
    <w:rsid w:val="009A1BC8"/>
    <w:rsid w:val="009A1C29"/>
    <w:rsid w:val="009A23AB"/>
    <w:rsid w:val="009A4311"/>
    <w:rsid w:val="009A5C4B"/>
    <w:rsid w:val="009A6456"/>
    <w:rsid w:val="009B3D81"/>
    <w:rsid w:val="009B45CF"/>
    <w:rsid w:val="009B6BEC"/>
    <w:rsid w:val="009C3A24"/>
    <w:rsid w:val="009C409B"/>
    <w:rsid w:val="009C44BB"/>
    <w:rsid w:val="009C5662"/>
    <w:rsid w:val="009C5809"/>
    <w:rsid w:val="009C668D"/>
    <w:rsid w:val="009C7383"/>
    <w:rsid w:val="009C7502"/>
    <w:rsid w:val="009D081C"/>
    <w:rsid w:val="009D1605"/>
    <w:rsid w:val="009D180E"/>
    <w:rsid w:val="009D1E9B"/>
    <w:rsid w:val="009D4FCE"/>
    <w:rsid w:val="009D6B8D"/>
    <w:rsid w:val="009D6FB9"/>
    <w:rsid w:val="009E0368"/>
    <w:rsid w:val="009E0F5D"/>
    <w:rsid w:val="009E1B00"/>
    <w:rsid w:val="009E59F1"/>
    <w:rsid w:val="009E62CE"/>
    <w:rsid w:val="009F100A"/>
    <w:rsid w:val="009F222B"/>
    <w:rsid w:val="009F34B9"/>
    <w:rsid w:val="009F3C5F"/>
    <w:rsid w:val="009F4F1A"/>
    <w:rsid w:val="009F6A39"/>
    <w:rsid w:val="009F6CF9"/>
    <w:rsid w:val="00A023F3"/>
    <w:rsid w:val="00A04F51"/>
    <w:rsid w:val="00A0689B"/>
    <w:rsid w:val="00A0694C"/>
    <w:rsid w:val="00A10CE9"/>
    <w:rsid w:val="00A15102"/>
    <w:rsid w:val="00A17218"/>
    <w:rsid w:val="00A175A2"/>
    <w:rsid w:val="00A17D4A"/>
    <w:rsid w:val="00A20E47"/>
    <w:rsid w:val="00A21F5C"/>
    <w:rsid w:val="00A246CF"/>
    <w:rsid w:val="00A3113E"/>
    <w:rsid w:val="00A31ACC"/>
    <w:rsid w:val="00A41BD8"/>
    <w:rsid w:val="00A4593D"/>
    <w:rsid w:val="00A46F27"/>
    <w:rsid w:val="00A47F19"/>
    <w:rsid w:val="00A52B84"/>
    <w:rsid w:val="00A53440"/>
    <w:rsid w:val="00A56694"/>
    <w:rsid w:val="00A614F4"/>
    <w:rsid w:val="00A650EA"/>
    <w:rsid w:val="00A67B56"/>
    <w:rsid w:val="00A67D5C"/>
    <w:rsid w:val="00A71314"/>
    <w:rsid w:val="00A719EB"/>
    <w:rsid w:val="00A72FD8"/>
    <w:rsid w:val="00A7376B"/>
    <w:rsid w:val="00A74638"/>
    <w:rsid w:val="00A758EF"/>
    <w:rsid w:val="00A765F5"/>
    <w:rsid w:val="00A77B77"/>
    <w:rsid w:val="00A8007D"/>
    <w:rsid w:val="00A808D8"/>
    <w:rsid w:val="00A8269F"/>
    <w:rsid w:val="00A82A96"/>
    <w:rsid w:val="00A84072"/>
    <w:rsid w:val="00A8524E"/>
    <w:rsid w:val="00A8711E"/>
    <w:rsid w:val="00A876CB"/>
    <w:rsid w:val="00A87820"/>
    <w:rsid w:val="00A91368"/>
    <w:rsid w:val="00A91939"/>
    <w:rsid w:val="00A94963"/>
    <w:rsid w:val="00A971AD"/>
    <w:rsid w:val="00AA07F2"/>
    <w:rsid w:val="00AA10D5"/>
    <w:rsid w:val="00AA1284"/>
    <w:rsid w:val="00AA5D4D"/>
    <w:rsid w:val="00AA6E0D"/>
    <w:rsid w:val="00AA758D"/>
    <w:rsid w:val="00AB085B"/>
    <w:rsid w:val="00AB251B"/>
    <w:rsid w:val="00AB3489"/>
    <w:rsid w:val="00AB5BCC"/>
    <w:rsid w:val="00AB75AB"/>
    <w:rsid w:val="00AB7621"/>
    <w:rsid w:val="00AC1480"/>
    <w:rsid w:val="00AC1B65"/>
    <w:rsid w:val="00AC2544"/>
    <w:rsid w:val="00AC4AF5"/>
    <w:rsid w:val="00AC5262"/>
    <w:rsid w:val="00AC5364"/>
    <w:rsid w:val="00AC608E"/>
    <w:rsid w:val="00AC7AFC"/>
    <w:rsid w:val="00AD03D1"/>
    <w:rsid w:val="00AD0A82"/>
    <w:rsid w:val="00AD3603"/>
    <w:rsid w:val="00AD37F2"/>
    <w:rsid w:val="00AD4DBA"/>
    <w:rsid w:val="00AD6A9F"/>
    <w:rsid w:val="00AD7719"/>
    <w:rsid w:val="00AE0655"/>
    <w:rsid w:val="00AE1E5B"/>
    <w:rsid w:val="00AE4DE9"/>
    <w:rsid w:val="00AF0315"/>
    <w:rsid w:val="00AF0519"/>
    <w:rsid w:val="00AF11CB"/>
    <w:rsid w:val="00AF13D5"/>
    <w:rsid w:val="00AF214C"/>
    <w:rsid w:val="00AF2F21"/>
    <w:rsid w:val="00AF79B9"/>
    <w:rsid w:val="00B009B3"/>
    <w:rsid w:val="00B01379"/>
    <w:rsid w:val="00B031CC"/>
    <w:rsid w:val="00B073AD"/>
    <w:rsid w:val="00B12914"/>
    <w:rsid w:val="00B16E64"/>
    <w:rsid w:val="00B20010"/>
    <w:rsid w:val="00B223CA"/>
    <w:rsid w:val="00B24286"/>
    <w:rsid w:val="00B2484F"/>
    <w:rsid w:val="00B274B0"/>
    <w:rsid w:val="00B300C1"/>
    <w:rsid w:val="00B32524"/>
    <w:rsid w:val="00B32F4C"/>
    <w:rsid w:val="00B4015D"/>
    <w:rsid w:val="00B41808"/>
    <w:rsid w:val="00B42C42"/>
    <w:rsid w:val="00B46895"/>
    <w:rsid w:val="00B5043F"/>
    <w:rsid w:val="00B50D94"/>
    <w:rsid w:val="00B51123"/>
    <w:rsid w:val="00B51E89"/>
    <w:rsid w:val="00B54A55"/>
    <w:rsid w:val="00B574B5"/>
    <w:rsid w:val="00B6396C"/>
    <w:rsid w:val="00B643D4"/>
    <w:rsid w:val="00B647B8"/>
    <w:rsid w:val="00B64F18"/>
    <w:rsid w:val="00B7161B"/>
    <w:rsid w:val="00B724E6"/>
    <w:rsid w:val="00B75F13"/>
    <w:rsid w:val="00B86262"/>
    <w:rsid w:val="00B86393"/>
    <w:rsid w:val="00B8705C"/>
    <w:rsid w:val="00B873B9"/>
    <w:rsid w:val="00B8742D"/>
    <w:rsid w:val="00B90B8E"/>
    <w:rsid w:val="00B90FD0"/>
    <w:rsid w:val="00B9168F"/>
    <w:rsid w:val="00B92F9D"/>
    <w:rsid w:val="00B92FB1"/>
    <w:rsid w:val="00B934FD"/>
    <w:rsid w:val="00B93664"/>
    <w:rsid w:val="00B93CC4"/>
    <w:rsid w:val="00BA089C"/>
    <w:rsid w:val="00BA6A7B"/>
    <w:rsid w:val="00BA7BAC"/>
    <w:rsid w:val="00BB016A"/>
    <w:rsid w:val="00BB1E98"/>
    <w:rsid w:val="00BB1FDC"/>
    <w:rsid w:val="00BB2282"/>
    <w:rsid w:val="00BB48FF"/>
    <w:rsid w:val="00BB5F9E"/>
    <w:rsid w:val="00BB6165"/>
    <w:rsid w:val="00BC27DD"/>
    <w:rsid w:val="00BC3A33"/>
    <w:rsid w:val="00BC44C8"/>
    <w:rsid w:val="00BC614D"/>
    <w:rsid w:val="00BD0717"/>
    <w:rsid w:val="00BD15D7"/>
    <w:rsid w:val="00BD2D85"/>
    <w:rsid w:val="00BD68F1"/>
    <w:rsid w:val="00BD71A1"/>
    <w:rsid w:val="00BD7818"/>
    <w:rsid w:val="00BE083D"/>
    <w:rsid w:val="00BE7A44"/>
    <w:rsid w:val="00BF08E5"/>
    <w:rsid w:val="00BF0D4A"/>
    <w:rsid w:val="00BF1198"/>
    <w:rsid w:val="00BF208A"/>
    <w:rsid w:val="00BF3FF3"/>
    <w:rsid w:val="00BF72A5"/>
    <w:rsid w:val="00C00505"/>
    <w:rsid w:val="00C03438"/>
    <w:rsid w:val="00C03ACA"/>
    <w:rsid w:val="00C03F57"/>
    <w:rsid w:val="00C0404E"/>
    <w:rsid w:val="00C0704B"/>
    <w:rsid w:val="00C07CA1"/>
    <w:rsid w:val="00C10E75"/>
    <w:rsid w:val="00C14138"/>
    <w:rsid w:val="00C1434C"/>
    <w:rsid w:val="00C144CF"/>
    <w:rsid w:val="00C14855"/>
    <w:rsid w:val="00C14A57"/>
    <w:rsid w:val="00C151EE"/>
    <w:rsid w:val="00C2052A"/>
    <w:rsid w:val="00C21B90"/>
    <w:rsid w:val="00C21E6F"/>
    <w:rsid w:val="00C22E05"/>
    <w:rsid w:val="00C23115"/>
    <w:rsid w:val="00C23C45"/>
    <w:rsid w:val="00C257C5"/>
    <w:rsid w:val="00C31F14"/>
    <w:rsid w:val="00C34A62"/>
    <w:rsid w:val="00C35A18"/>
    <w:rsid w:val="00C37F94"/>
    <w:rsid w:val="00C402AC"/>
    <w:rsid w:val="00C403E3"/>
    <w:rsid w:val="00C506C0"/>
    <w:rsid w:val="00C527D2"/>
    <w:rsid w:val="00C53C59"/>
    <w:rsid w:val="00C54D43"/>
    <w:rsid w:val="00C54D86"/>
    <w:rsid w:val="00C55888"/>
    <w:rsid w:val="00C61ED9"/>
    <w:rsid w:val="00C633E7"/>
    <w:rsid w:val="00C6480E"/>
    <w:rsid w:val="00C6498D"/>
    <w:rsid w:val="00C64BAF"/>
    <w:rsid w:val="00C65F63"/>
    <w:rsid w:val="00C66D15"/>
    <w:rsid w:val="00C66EF0"/>
    <w:rsid w:val="00C67FE7"/>
    <w:rsid w:val="00C705EA"/>
    <w:rsid w:val="00C718AA"/>
    <w:rsid w:val="00C72703"/>
    <w:rsid w:val="00C7416B"/>
    <w:rsid w:val="00C75632"/>
    <w:rsid w:val="00C76E46"/>
    <w:rsid w:val="00C77D05"/>
    <w:rsid w:val="00C80A7F"/>
    <w:rsid w:val="00C80BDE"/>
    <w:rsid w:val="00C810B1"/>
    <w:rsid w:val="00C83BEB"/>
    <w:rsid w:val="00C8527B"/>
    <w:rsid w:val="00C86B81"/>
    <w:rsid w:val="00C91042"/>
    <w:rsid w:val="00C93C08"/>
    <w:rsid w:val="00C97D82"/>
    <w:rsid w:val="00CA04A0"/>
    <w:rsid w:val="00CA292A"/>
    <w:rsid w:val="00CA2B55"/>
    <w:rsid w:val="00CA2E1C"/>
    <w:rsid w:val="00CA4485"/>
    <w:rsid w:val="00CA5CC5"/>
    <w:rsid w:val="00CB1426"/>
    <w:rsid w:val="00CB1478"/>
    <w:rsid w:val="00CB2A2F"/>
    <w:rsid w:val="00CB49A7"/>
    <w:rsid w:val="00CB75CF"/>
    <w:rsid w:val="00CC167F"/>
    <w:rsid w:val="00CC3723"/>
    <w:rsid w:val="00CC4143"/>
    <w:rsid w:val="00CC4CE1"/>
    <w:rsid w:val="00CC63C7"/>
    <w:rsid w:val="00CC777C"/>
    <w:rsid w:val="00CD20C8"/>
    <w:rsid w:val="00CD4A8B"/>
    <w:rsid w:val="00CD5356"/>
    <w:rsid w:val="00CD5713"/>
    <w:rsid w:val="00CD57F4"/>
    <w:rsid w:val="00CE7446"/>
    <w:rsid w:val="00CF1F7E"/>
    <w:rsid w:val="00CF260D"/>
    <w:rsid w:val="00CF2B1C"/>
    <w:rsid w:val="00CF78A0"/>
    <w:rsid w:val="00D00A7C"/>
    <w:rsid w:val="00D02C5D"/>
    <w:rsid w:val="00D02CA4"/>
    <w:rsid w:val="00D04E4E"/>
    <w:rsid w:val="00D052EB"/>
    <w:rsid w:val="00D07D44"/>
    <w:rsid w:val="00D12CE7"/>
    <w:rsid w:val="00D151C0"/>
    <w:rsid w:val="00D1732B"/>
    <w:rsid w:val="00D248CC"/>
    <w:rsid w:val="00D2510E"/>
    <w:rsid w:val="00D25F24"/>
    <w:rsid w:val="00D265D9"/>
    <w:rsid w:val="00D340C1"/>
    <w:rsid w:val="00D41A34"/>
    <w:rsid w:val="00D44964"/>
    <w:rsid w:val="00D44A28"/>
    <w:rsid w:val="00D46B7D"/>
    <w:rsid w:val="00D472B9"/>
    <w:rsid w:val="00D5258B"/>
    <w:rsid w:val="00D54A1E"/>
    <w:rsid w:val="00D54C2A"/>
    <w:rsid w:val="00D57225"/>
    <w:rsid w:val="00D61FE6"/>
    <w:rsid w:val="00D6464F"/>
    <w:rsid w:val="00D71E58"/>
    <w:rsid w:val="00D71F4D"/>
    <w:rsid w:val="00D735B6"/>
    <w:rsid w:val="00D73A5C"/>
    <w:rsid w:val="00D8161E"/>
    <w:rsid w:val="00D8161F"/>
    <w:rsid w:val="00D85EAB"/>
    <w:rsid w:val="00D8687C"/>
    <w:rsid w:val="00D87242"/>
    <w:rsid w:val="00D9178C"/>
    <w:rsid w:val="00D97AE9"/>
    <w:rsid w:val="00D97EB6"/>
    <w:rsid w:val="00DA02B8"/>
    <w:rsid w:val="00DA27E1"/>
    <w:rsid w:val="00DA32EC"/>
    <w:rsid w:val="00DA3E9A"/>
    <w:rsid w:val="00DA42A5"/>
    <w:rsid w:val="00DA4821"/>
    <w:rsid w:val="00DB0492"/>
    <w:rsid w:val="00DB141A"/>
    <w:rsid w:val="00DB2D50"/>
    <w:rsid w:val="00DB35DB"/>
    <w:rsid w:val="00DB4959"/>
    <w:rsid w:val="00DC1896"/>
    <w:rsid w:val="00DC2276"/>
    <w:rsid w:val="00DC59BF"/>
    <w:rsid w:val="00DC777D"/>
    <w:rsid w:val="00DC7837"/>
    <w:rsid w:val="00DD4F88"/>
    <w:rsid w:val="00DD6386"/>
    <w:rsid w:val="00DD697A"/>
    <w:rsid w:val="00DE5301"/>
    <w:rsid w:val="00DE53E9"/>
    <w:rsid w:val="00DE5494"/>
    <w:rsid w:val="00DE5780"/>
    <w:rsid w:val="00DE72B9"/>
    <w:rsid w:val="00DE7DC3"/>
    <w:rsid w:val="00DF09F6"/>
    <w:rsid w:val="00DF0A64"/>
    <w:rsid w:val="00DF196D"/>
    <w:rsid w:val="00DF33C3"/>
    <w:rsid w:val="00DF524A"/>
    <w:rsid w:val="00DF544C"/>
    <w:rsid w:val="00DF6F2F"/>
    <w:rsid w:val="00E017D8"/>
    <w:rsid w:val="00E02028"/>
    <w:rsid w:val="00E02A07"/>
    <w:rsid w:val="00E03741"/>
    <w:rsid w:val="00E11463"/>
    <w:rsid w:val="00E22988"/>
    <w:rsid w:val="00E255BE"/>
    <w:rsid w:val="00E258F1"/>
    <w:rsid w:val="00E27DE3"/>
    <w:rsid w:val="00E30799"/>
    <w:rsid w:val="00E30BEA"/>
    <w:rsid w:val="00E31AE0"/>
    <w:rsid w:val="00E32584"/>
    <w:rsid w:val="00E334C6"/>
    <w:rsid w:val="00E346C1"/>
    <w:rsid w:val="00E34FE5"/>
    <w:rsid w:val="00E42770"/>
    <w:rsid w:val="00E4318C"/>
    <w:rsid w:val="00E44C3D"/>
    <w:rsid w:val="00E45C6B"/>
    <w:rsid w:val="00E536BD"/>
    <w:rsid w:val="00E54AF1"/>
    <w:rsid w:val="00E54EBD"/>
    <w:rsid w:val="00E55CF7"/>
    <w:rsid w:val="00E569FD"/>
    <w:rsid w:val="00E57420"/>
    <w:rsid w:val="00E6237C"/>
    <w:rsid w:val="00E65A62"/>
    <w:rsid w:val="00E70272"/>
    <w:rsid w:val="00E70BEC"/>
    <w:rsid w:val="00E72618"/>
    <w:rsid w:val="00E7493A"/>
    <w:rsid w:val="00E8012B"/>
    <w:rsid w:val="00E80E6B"/>
    <w:rsid w:val="00E811E9"/>
    <w:rsid w:val="00E81A3D"/>
    <w:rsid w:val="00E82CBB"/>
    <w:rsid w:val="00E82DA0"/>
    <w:rsid w:val="00E849CB"/>
    <w:rsid w:val="00E858B6"/>
    <w:rsid w:val="00E86A1E"/>
    <w:rsid w:val="00E87790"/>
    <w:rsid w:val="00E931AE"/>
    <w:rsid w:val="00E95230"/>
    <w:rsid w:val="00E95A34"/>
    <w:rsid w:val="00E97594"/>
    <w:rsid w:val="00EA1DA2"/>
    <w:rsid w:val="00EA4FA8"/>
    <w:rsid w:val="00EA596C"/>
    <w:rsid w:val="00EA5E35"/>
    <w:rsid w:val="00EA6E8B"/>
    <w:rsid w:val="00EB1769"/>
    <w:rsid w:val="00EB5891"/>
    <w:rsid w:val="00EB6848"/>
    <w:rsid w:val="00EB7CD7"/>
    <w:rsid w:val="00EC103E"/>
    <w:rsid w:val="00EC12D4"/>
    <w:rsid w:val="00EC223A"/>
    <w:rsid w:val="00EC3BB1"/>
    <w:rsid w:val="00EC53EC"/>
    <w:rsid w:val="00EC5702"/>
    <w:rsid w:val="00EC5D1A"/>
    <w:rsid w:val="00EC78E0"/>
    <w:rsid w:val="00ED17C7"/>
    <w:rsid w:val="00ED2D58"/>
    <w:rsid w:val="00ED2E90"/>
    <w:rsid w:val="00ED38D0"/>
    <w:rsid w:val="00ED3FC4"/>
    <w:rsid w:val="00ED491B"/>
    <w:rsid w:val="00ED51B0"/>
    <w:rsid w:val="00ED6E04"/>
    <w:rsid w:val="00ED7B7B"/>
    <w:rsid w:val="00EE1C3C"/>
    <w:rsid w:val="00EE3623"/>
    <w:rsid w:val="00EE4070"/>
    <w:rsid w:val="00EE418F"/>
    <w:rsid w:val="00EE55DF"/>
    <w:rsid w:val="00EF01BA"/>
    <w:rsid w:val="00EF05BA"/>
    <w:rsid w:val="00EF3E70"/>
    <w:rsid w:val="00EF6E56"/>
    <w:rsid w:val="00F0010E"/>
    <w:rsid w:val="00F00D7B"/>
    <w:rsid w:val="00F017CA"/>
    <w:rsid w:val="00F02EDB"/>
    <w:rsid w:val="00F03D4D"/>
    <w:rsid w:val="00F0577A"/>
    <w:rsid w:val="00F06582"/>
    <w:rsid w:val="00F06A8E"/>
    <w:rsid w:val="00F07AA1"/>
    <w:rsid w:val="00F12F7E"/>
    <w:rsid w:val="00F1344B"/>
    <w:rsid w:val="00F2055B"/>
    <w:rsid w:val="00F23C83"/>
    <w:rsid w:val="00F279BF"/>
    <w:rsid w:val="00F30512"/>
    <w:rsid w:val="00F3304C"/>
    <w:rsid w:val="00F33155"/>
    <w:rsid w:val="00F33E6E"/>
    <w:rsid w:val="00F37CA2"/>
    <w:rsid w:val="00F469D5"/>
    <w:rsid w:val="00F46ECA"/>
    <w:rsid w:val="00F50510"/>
    <w:rsid w:val="00F51B44"/>
    <w:rsid w:val="00F5284E"/>
    <w:rsid w:val="00F53A7C"/>
    <w:rsid w:val="00F54F62"/>
    <w:rsid w:val="00F55252"/>
    <w:rsid w:val="00F60321"/>
    <w:rsid w:val="00F63273"/>
    <w:rsid w:val="00F6328B"/>
    <w:rsid w:val="00F678D1"/>
    <w:rsid w:val="00F73505"/>
    <w:rsid w:val="00F8045B"/>
    <w:rsid w:val="00F848D2"/>
    <w:rsid w:val="00F84DDD"/>
    <w:rsid w:val="00F93AEF"/>
    <w:rsid w:val="00F9434D"/>
    <w:rsid w:val="00F95D7F"/>
    <w:rsid w:val="00F96273"/>
    <w:rsid w:val="00F97621"/>
    <w:rsid w:val="00F97AD6"/>
    <w:rsid w:val="00FA00E2"/>
    <w:rsid w:val="00FA062C"/>
    <w:rsid w:val="00FA09D3"/>
    <w:rsid w:val="00FA0DB1"/>
    <w:rsid w:val="00FA290A"/>
    <w:rsid w:val="00FA4193"/>
    <w:rsid w:val="00FA529B"/>
    <w:rsid w:val="00FB0FB4"/>
    <w:rsid w:val="00FB1639"/>
    <w:rsid w:val="00FB4C1D"/>
    <w:rsid w:val="00FB60E4"/>
    <w:rsid w:val="00FB61E0"/>
    <w:rsid w:val="00FC1F97"/>
    <w:rsid w:val="00FC202C"/>
    <w:rsid w:val="00FC2BD0"/>
    <w:rsid w:val="00FC66E8"/>
    <w:rsid w:val="00FD0D4E"/>
    <w:rsid w:val="00FD1AF5"/>
    <w:rsid w:val="00FD3045"/>
    <w:rsid w:val="00FD440E"/>
    <w:rsid w:val="00FD4711"/>
    <w:rsid w:val="00FD5BBD"/>
    <w:rsid w:val="00FD5BF8"/>
    <w:rsid w:val="00FD6CFC"/>
    <w:rsid w:val="00FE1C2A"/>
    <w:rsid w:val="00FE38ED"/>
    <w:rsid w:val="00FE7404"/>
    <w:rsid w:val="00FF44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7C3BB0"/>
  <w15:chartTrackingRefBased/>
  <w15:docId w15:val="{D0A23D88-18F1-4FA1-AA53-F88FC825DE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uiPriority="21" w:qFormat="1"/>
    <w:lsdException w:name="Subtle Reference" w:semiHidden="1" w:uiPriority="31" w:qFormat="1"/>
    <w:lsdException w:name="Intense Reference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/>
    <w:lsdException w:name="Smart Hyperlink" w:semiHidden="1"/>
    <w:lsdException w:name="Hashtag" w:semiHidden="1"/>
    <w:lsdException w:name="Unresolved Mention" w:semiHidden="1"/>
    <w:lsdException w:name="Smart Link" w:semiHidden="1"/>
  </w:latentStyles>
  <w:style w:type="paragraph" w:default="1" w:styleId="Normal">
    <w:name w:val="Normal"/>
    <w:qFormat/>
    <w:rsid w:val="0019176B"/>
    <w:rPr>
      <w:sz w:val="19"/>
    </w:rPr>
  </w:style>
  <w:style w:type="paragraph" w:styleId="Heading1">
    <w:name w:val="heading 1"/>
    <w:basedOn w:val="Normal"/>
    <w:next w:val="Normal"/>
    <w:link w:val="Heading1Char"/>
    <w:uiPriority w:val="9"/>
    <w:semiHidden/>
    <w:qFormat/>
    <w:rsid w:val="008960D8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E3021B" w:themeColor="text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qFormat/>
    <w:rsid w:val="008960D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E3021B" w:themeColor="text2"/>
      <w:sz w:val="26"/>
      <w:szCs w:val="26"/>
    </w:rPr>
  </w:style>
  <w:style w:type="paragraph" w:styleId="Heading4">
    <w:name w:val="heading 4"/>
    <w:basedOn w:val="Normal"/>
    <w:link w:val="Heading4Char"/>
    <w:uiPriority w:val="9"/>
    <w:qFormat/>
    <w:rsid w:val="00031E47"/>
    <w:pPr>
      <w:spacing w:before="100" w:beforeAutospacing="1" w:after="100" w:afterAutospacing="1"/>
      <w:outlineLvl w:val="3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D41A34"/>
    <w:rPr>
      <w:sz w:val="14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797F40"/>
    <w:rPr>
      <w:sz w:val="14"/>
    </w:rPr>
  </w:style>
  <w:style w:type="paragraph" w:styleId="Footer">
    <w:name w:val="footer"/>
    <w:basedOn w:val="Normal"/>
    <w:link w:val="FooterChar"/>
    <w:uiPriority w:val="99"/>
    <w:semiHidden/>
    <w:rsid w:val="00D41A34"/>
    <w:rPr>
      <w:b/>
      <w:color w:val="E3021B" w:themeColor="text2"/>
      <w:sz w:val="20"/>
    </w:rPr>
  </w:style>
  <w:style w:type="character" w:customStyle="1" w:styleId="FooterChar">
    <w:name w:val="Footer Char"/>
    <w:basedOn w:val="DefaultParagraphFont"/>
    <w:link w:val="Footer"/>
    <w:uiPriority w:val="99"/>
    <w:semiHidden/>
    <w:rsid w:val="00797F40"/>
    <w:rPr>
      <w:b/>
      <w:color w:val="E3021B" w:themeColor="text2"/>
    </w:rPr>
  </w:style>
  <w:style w:type="character" w:customStyle="1" w:styleId="Heading1Char">
    <w:name w:val="Heading 1 Char"/>
    <w:basedOn w:val="DefaultParagraphFont"/>
    <w:link w:val="Heading1"/>
    <w:uiPriority w:val="9"/>
    <w:semiHidden/>
    <w:rsid w:val="00797F40"/>
    <w:rPr>
      <w:rFonts w:asciiTheme="majorHAnsi" w:eastAsiaTheme="majorEastAsia" w:hAnsiTheme="majorHAnsi" w:cstheme="majorBidi"/>
      <w:color w:val="E3021B" w:themeColor="text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97F40"/>
    <w:rPr>
      <w:rFonts w:asciiTheme="majorHAnsi" w:eastAsiaTheme="majorEastAsia" w:hAnsiTheme="majorHAnsi" w:cstheme="majorBidi"/>
      <w:color w:val="E3021B" w:themeColor="text2"/>
      <w:sz w:val="26"/>
      <w:szCs w:val="26"/>
    </w:rPr>
  </w:style>
  <w:style w:type="character" w:styleId="IntenseEmphasis">
    <w:name w:val="Intense Emphasis"/>
    <w:basedOn w:val="DefaultParagraphFont"/>
    <w:uiPriority w:val="21"/>
    <w:semiHidden/>
    <w:qFormat/>
    <w:rsid w:val="008960D8"/>
    <w:rPr>
      <w:i/>
      <w:iCs/>
      <w:color w:val="E3021B" w:themeColor="text2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qFormat/>
    <w:rsid w:val="008960D8"/>
    <w:pPr>
      <w:pBdr>
        <w:top w:val="single" w:sz="4" w:space="10" w:color="E3021B" w:themeColor="text2"/>
        <w:bottom w:val="single" w:sz="4" w:space="10" w:color="E3021B" w:themeColor="text2"/>
      </w:pBdr>
      <w:spacing w:before="360" w:after="360"/>
      <w:ind w:left="864" w:right="864"/>
      <w:jc w:val="center"/>
    </w:pPr>
    <w:rPr>
      <w:i/>
      <w:iCs/>
      <w:color w:val="E3021B" w:themeColor="text2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797F40"/>
    <w:rPr>
      <w:i/>
      <w:iCs/>
      <w:color w:val="E3021B" w:themeColor="text2"/>
      <w:sz w:val="19"/>
    </w:rPr>
  </w:style>
  <w:style w:type="character" w:styleId="IntenseReference">
    <w:name w:val="Intense Reference"/>
    <w:basedOn w:val="DefaultParagraphFont"/>
    <w:uiPriority w:val="32"/>
    <w:semiHidden/>
    <w:qFormat/>
    <w:rsid w:val="008960D8"/>
    <w:rPr>
      <w:b/>
      <w:bCs/>
      <w:smallCaps/>
      <w:color w:val="E3021B" w:themeColor="text2"/>
      <w:spacing w:val="5"/>
    </w:rPr>
  </w:style>
  <w:style w:type="table" w:styleId="TableGrid">
    <w:name w:val="Table Grid"/>
    <w:basedOn w:val="TableNormal"/>
    <w:uiPriority w:val="59"/>
    <w:rsid w:val="008960D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RTDocType">
    <w:name w:val="RT_Doc Type"/>
    <w:basedOn w:val="Normal"/>
    <w:next w:val="RTDate"/>
    <w:qFormat/>
    <w:rsid w:val="00A67D5C"/>
    <w:rPr>
      <w:b/>
      <w:bCs/>
      <w:color w:val="E3021B" w:themeColor="text2"/>
      <w:sz w:val="50"/>
      <w:szCs w:val="50"/>
    </w:rPr>
  </w:style>
  <w:style w:type="paragraph" w:customStyle="1" w:styleId="RTDate">
    <w:name w:val="RT_Date"/>
    <w:basedOn w:val="Normal"/>
    <w:next w:val="Normal"/>
    <w:uiPriority w:val="1"/>
    <w:qFormat/>
    <w:rsid w:val="009F3C5F"/>
    <w:rPr>
      <w:b/>
      <w:bCs/>
      <w:caps/>
      <w:color w:val="E3021B" w:themeColor="text2"/>
      <w:sz w:val="28"/>
      <w:szCs w:val="28"/>
    </w:rPr>
  </w:style>
  <w:style w:type="character" w:styleId="PlaceholderText">
    <w:name w:val="Placeholder Text"/>
    <w:basedOn w:val="DefaultParagraphFont"/>
    <w:uiPriority w:val="99"/>
    <w:semiHidden/>
    <w:rsid w:val="00797F40"/>
    <w:rPr>
      <w:color w:val="808080"/>
    </w:rPr>
  </w:style>
  <w:style w:type="paragraph" w:customStyle="1" w:styleId="RTDocTitle">
    <w:name w:val="RT_Doc Title"/>
    <w:basedOn w:val="Normal"/>
    <w:next w:val="Normal"/>
    <w:uiPriority w:val="1"/>
    <w:qFormat/>
    <w:rsid w:val="00CD4A8B"/>
    <w:pPr>
      <w:spacing w:before="360" w:after="360"/>
    </w:pPr>
    <w:rPr>
      <w:b/>
      <w:bCs/>
      <w:sz w:val="56"/>
      <w:szCs w:val="56"/>
    </w:rPr>
  </w:style>
  <w:style w:type="paragraph" w:customStyle="1" w:styleId="RTIntroduction">
    <w:name w:val="RT_Introduction"/>
    <w:basedOn w:val="Normal"/>
    <w:next w:val="Normal"/>
    <w:uiPriority w:val="2"/>
    <w:qFormat/>
    <w:rsid w:val="008D7C5E"/>
    <w:pPr>
      <w:spacing w:after="360"/>
    </w:pPr>
    <w:rPr>
      <w:b/>
      <w:bCs/>
    </w:rPr>
  </w:style>
  <w:style w:type="paragraph" w:customStyle="1" w:styleId="RTTitle1">
    <w:name w:val="RT_Title 1"/>
    <w:basedOn w:val="Normal"/>
    <w:next w:val="Normal"/>
    <w:uiPriority w:val="2"/>
    <w:qFormat/>
    <w:rsid w:val="00E02A07"/>
    <w:pPr>
      <w:keepNext/>
      <w:spacing w:before="240" w:after="160"/>
      <w:outlineLvl w:val="0"/>
    </w:pPr>
    <w:rPr>
      <w:b/>
      <w:bCs/>
      <w:color w:val="E3021B" w:themeColor="text2"/>
      <w:sz w:val="28"/>
      <w:szCs w:val="28"/>
    </w:rPr>
  </w:style>
  <w:style w:type="paragraph" w:customStyle="1" w:styleId="RTHighlight">
    <w:name w:val="RT_Highlight"/>
    <w:basedOn w:val="Normal"/>
    <w:next w:val="Normal"/>
    <w:uiPriority w:val="4"/>
    <w:qFormat/>
    <w:rsid w:val="009D4FCE"/>
    <w:pPr>
      <w:spacing w:before="120" w:after="120"/>
      <w:ind w:left="170"/>
    </w:pPr>
    <w:rPr>
      <w:b/>
      <w:bCs/>
    </w:rPr>
  </w:style>
  <w:style w:type="paragraph" w:customStyle="1" w:styleId="RTTITLE2">
    <w:name w:val="RT_TITLE 2"/>
    <w:basedOn w:val="Normal"/>
    <w:next w:val="Normal"/>
    <w:uiPriority w:val="2"/>
    <w:qFormat/>
    <w:rsid w:val="00CD4A8B"/>
    <w:pPr>
      <w:keepNext/>
      <w:spacing w:before="240" w:after="120"/>
      <w:outlineLvl w:val="1"/>
    </w:pPr>
    <w:rPr>
      <w:b/>
      <w:bCs/>
      <w:caps/>
    </w:rPr>
  </w:style>
  <w:style w:type="paragraph" w:customStyle="1" w:styleId="RTBulletPoint">
    <w:name w:val="RT_Bullet Point"/>
    <w:basedOn w:val="Normal"/>
    <w:uiPriority w:val="3"/>
    <w:qFormat/>
    <w:rsid w:val="00CD4A8B"/>
    <w:pPr>
      <w:numPr>
        <w:numId w:val="11"/>
      </w:numPr>
    </w:pPr>
  </w:style>
  <w:style w:type="paragraph" w:styleId="FootnoteText">
    <w:name w:val="footnote text"/>
    <w:basedOn w:val="Normal"/>
    <w:link w:val="FootnoteTextChar"/>
    <w:uiPriority w:val="99"/>
    <w:semiHidden/>
    <w:rsid w:val="00F00D7B"/>
    <w:rPr>
      <w:sz w:val="14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F00D7B"/>
    <w:rPr>
      <w:sz w:val="14"/>
    </w:rPr>
  </w:style>
  <w:style w:type="character" w:styleId="FootnoteReference">
    <w:name w:val="footnote reference"/>
    <w:basedOn w:val="DefaultParagraphFont"/>
    <w:uiPriority w:val="99"/>
    <w:semiHidden/>
    <w:rsid w:val="00F00D7B"/>
    <w:rPr>
      <w:sz w:val="16"/>
      <w:vertAlign w:val="superscript"/>
    </w:rPr>
  </w:style>
  <w:style w:type="character" w:styleId="Hyperlink">
    <w:name w:val="Hyperlink"/>
    <w:basedOn w:val="DefaultParagraphFont"/>
    <w:uiPriority w:val="99"/>
    <w:semiHidden/>
    <w:rsid w:val="00F00D7B"/>
    <w:rPr>
      <w:color w:val="E3021B" w:themeColor="text2"/>
      <w:u w:val="none"/>
    </w:rPr>
  </w:style>
  <w:style w:type="character" w:styleId="UnresolvedMention">
    <w:name w:val="Unresolved Mention"/>
    <w:basedOn w:val="DefaultParagraphFont"/>
    <w:uiPriority w:val="99"/>
    <w:semiHidden/>
    <w:rsid w:val="00F00D7B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rsid w:val="00F00D7B"/>
    <w:rPr>
      <w:color w:val="E3021B" w:themeColor="text2"/>
      <w:u w:val="none"/>
    </w:rPr>
  </w:style>
  <w:style w:type="paragraph" w:styleId="ListParagraph">
    <w:name w:val="List Paragraph"/>
    <w:basedOn w:val="Normal"/>
    <w:uiPriority w:val="34"/>
    <w:qFormat/>
    <w:rsid w:val="00F37CA2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rsid w:val="00935ED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935EDE"/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35EDE"/>
    <w:rPr>
      <w:lang w:val="it-I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rsid w:val="00935E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35EDE"/>
    <w:rPr>
      <w:b/>
      <w:bCs/>
      <w:lang w:val="it-IT"/>
    </w:rPr>
  </w:style>
  <w:style w:type="character" w:customStyle="1" w:styleId="normaltextrun">
    <w:name w:val="normaltextrun"/>
    <w:basedOn w:val="DefaultParagraphFont"/>
    <w:rsid w:val="0010457A"/>
  </w:style>
  <w:style w:type="character" w:customStyle="1" w:styleId="eop">
    <w:name w:val="eop"/>
    <w:basedOn w:val="DefaultParagraphFont"/>
    <w:rsid w:val="0010457A"/>
  </w:style>
  <w:style w:type="paragraph" w:styleId="Revision">
    <w:name w:val="Revision"/>
    <w:hidden/>
    <w:uiPriority w:val="99"/>
    <w:semiHidden/>
    <w:rsid w:val="00C37F94"/>
    <w:rPr>
      <w:sz w:val="19"/>
    </w:rPr>
  </w:style>
  <w:style w:type="paragraph" w:customStyle="1" w:styleId="paragraph">
    <w:name w:val="paragraph"/>
    <w:basedOn w:val="Normal"/>
    <w:rsid w:val="00AD37F2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031E47"/>
    <w:rPr>
      <w:rFonts w:ascii="Times New Roman" w:eastAsia="Times New Roman" w:hAnsi="Times New Roman" w:cs="Times New Roman"/>
      <w:b/>
      <w:bCs/>
      <w:sz w:val="24"/>
      <w:szCs w:val="24"/>
      <w:lang w:val="it-IT"/>
    </w:rPr>
  </w:style>
  <w:style w:type="character" w:styleId="Strong">
    <w:name w:val="Strong"/>
    <w:basedOn w:val="DefaultParagraphFont"/>
    <w:uiPriority w:val="22"/>
    <w:qFormat/>
    <w:rsid w:val="00031E47"/>
    <w:rPr>
      <w:b/>
      <w:bCs/>
    </w:rPr>
  </w:style>
  <w:style w:type="paragraph" w:styleId="NormalWeb">
    <w:name w:val="Normal (Web)"/>
    <w:basedOn w:val="Normal"/>
    <w:uiPriority w:val="99"/>
    <w:unhideWhenUsed/>
    <w:rsid w:val="00031E47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770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770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7091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949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16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367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1033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3520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0359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3716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40366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83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684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9707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08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62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31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1162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95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7782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67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509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5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047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656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044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34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50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44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2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34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4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98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396468\OneDrive%20-%20Volvo%20Group\01-Communiqu&#233;s%20de%20presse\_En%20cours\Template%20CP.dotx" TargetMode="External"/></Relationships>
</file>

<file path=word/theme/theme1.xml><?xml version="1.0" encoding="utf-8"?>
<a:theme xmlns:a="http://schemas.openxmlformats.org/drawingml/2006/main" name="Thème Office">
  <a:themeElements>
    <a:clrScheme name="Renault Trucks_Couleurs">
      <a:dk1>
        <a:sysClr val="windowText" lastClr="000000"/>
      </a:dk1>
      <a:lt1>
        <a:sysClr val="window" lastClr="FFFFFF"/>
      </a:lt1>
      <a:dk2>
        <a:srgbClr val="E3021B"/>
      </a:dk2>
      <a:lt2>
        <a:srgbClr val="EDEDEE"/>
      </a:lt2>
      <a:accent1>
        <a:srgbClr val="01E4B3"/>
      </a:accent1>
      <a:accent2>
        <a:srgbClr val="E2DE00"/>
      </a:accent2>
      <a:accent3>
        <a:srgbClr val="0099BC"/>
      </a:accent3>
      <a:accent4>
        <a:srgbClr val="494949"/>
      </a:accent4>
      <a:accent5>
        <a:srgbClr val="A1A5A7"/>
      </a:accent5>
      <a:accent6>
        <a:srgbClr val="D9DADB"/>
      </a:accent6>
      <a:hlink>
        <a:srgbClr val="FFFFFF"/>
      </a:hlink>
      <a:folHlink>
        <a:srgbClr val="FFFFFF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B491CF-2F9B-4A95-9D9E-5864AD4B99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Template CP.dotx</Template>
  <TotalTime>286</TotalTime>
  <Pages>3</Pages>
  <Words>789</Words>
  <Characters>4343</Characters>
  <Application>Microsoft Office Word</Application>
  <DocSecurity>0</DocSecurity>
  <Lines>36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>Press Release</vt:lpstr>
      <vt:lpstr>Press Release</vt:lpstr>
    </vt:vector>
  </TitlesOfParts>
  <Company>Renault Trucks</Company>
  <LinksUpToDate>false</LinksUpToDate>
  <CharactersWithSpaces>5122</CharactersWithSpaces>
  <SharedDoc>false</SharedDoc>
  <HLinks>
    <vt:vector size="6" baseType="variant">
      <vt:variant>
        <vt:i4>589857</vt:i4>
      </vt:variant>
      <vt:variant>
        <vt:i4>3</vt:i4>
      </vt:variant>
      <vt:variant>
        <vt:i4>0</vt:i4>
      </vt:variant>
      <vt:variant>
        <vt:i4>5</vt:i4>
      </vt:variant>
      <vt:variant>
        <vt:lpwstr>mailto:severyne.molard@renault-trucks.com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 Release</dc:title>
  <dc:subject/>
  <dc:creator>Molard Severyne</dc:creator>
  <cp:keywords/>
  <dc:description/>
  <cp:lastModifiedBy>Audiot Cassandre</cp:lastModifiedBy>
  <cp:revision>64</cp:revision>
  <cp:lastPrinted>2024-03-20T14:00:00Z</cp:lastPrinted>
  <dcterms:created xsi:type="dcterms:W3CDTF">2024-06-21T10:27:00Z</dcterms:created>
  <dcterms:modified xsi:type="dcterms:W3CDTF">2024-07-04T12:38:00Z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19540963-e559-4020-8a90-fe8a502c2801_Enabled">
    <vt:lpwstr>true</vt:lpwstr>
  </property>
  <property fmtid="{D5CDD505-2E9C-101B-9397-08002B2CF9AE}" pid="3" name="MSIP_Label_19540963-e559-4020-8a90-fe8a502c2801_SetDate">
    <vt:lpwstr>2023-09-05T14:49:02Z</vt:lpwstr>
  </property>
  <property fmtid="{D5CDD505-2E9C-101B-9397-08002B2CF9AE}" pid="4" name="MSIP_Label_19540963-e559-4020-8a90-fe8a502c2801_Method">
    <vt:lpwstr>Standard</vt:lpwstr>
  </property>
  <property fmtid="{D5CDD505-2E9C-101B-9397-08002B2CF9AE}" pid="5" name="MSIP_Label_19540963-e559-4020-8a90-fe8a502c2801_Name">
    <vt:lpwstr>19540963-e559-4020-8a90-fe8a502c2801</vt:lpwstr>
  </property>
  <property fmtid="{D5CDD505-2E9C-101B-9397-08002B2CF9AE}" pid="6" name="MSIP_Label_19540963-e559-4020-8a90-fe8a502c2801_SiteId">
    <vt:lpwstr>f25493ae-1c98-41d7-8a33-0be75f5fe603</vt:lpwstr>
  </property>
  <property fmtid="{D5CDD505-2E9C-101B-9397-08002B2CF9AE}" pid="7" name="MSIP_Label_19540963-e559-4020-8a90-fe8a502c2801_ActionId">
    <vt:lpwstr>0aae8b5d-d65d-48c2-a013-d3f40c708c31</vt:lpwstr>
  </property>
  <property fmtid="{D5CDD505-2E9C-101B-9397-08002B2CF9AE}" pid="8" name="MSIP_Label_19540963-e559-4020-8a90-fe8a502c2801_ContentBits">
    <vt:lpwstr>0</vt:lpwstr>
  </property>
</Properties>
</file>